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ADEAC" w14:textId="77777777" w:rsidR="003207BE" w:rsidRDefault="003207BE" w:rsidP="003207BE">
      <w:pPr>
        <w:pStyle w:val="FirstParagraph"/>
        <w:rPr>
          <w:b/>
          <w:bCs/>
          <w:sz w:val="36"/>
          <w:szCs w:val="36"/>
        </w:rPr>
      </w:pPr>
      <w:r w:rsidRPr="004513CD">
        <w:rPr>
          <w:b/>
          <w:bCs/>
          <w:sz w:val="36"/>
          <w:szCs w:val="36"/>
        </w:rPr>
        <w:t>Theme 1</w:t>
      </w:r>
    </w:p>
    <w:p w14:paraId="19423172" w14:textId="2ABAB4D4" w:rsidR="00BD0B2C" w:rsidRPr="00BD0B2C" w:rsidRDefault="00BD0B2C" w:rsidP="00BD0B2C">
      <w:pPr>
        <w:pStyle w:val="Brdtext"/>
        <w:spacing w:after="0"/>
        <w:rPr>
          <w:b/>
          <w:bCs/>
          <w:sz w:val="32"/>
          <w:szCs w:val="32"/>
        </w:rPr>
      </w:pPr>
      <w:r w:rsidRPr="00BD0B2C">
        <w:rPr>
          <w:b/>
          <w:bCs/>
          <w:sz w:val="32"/>
          <w:szCs w:val="32"/>
        </w:rPr>
        <w:t>Part 1</w:t>
      </w:r>
    </w:p>
    <w:p w14:paraId="01CE8FE8" w14:textId="77777777" w:rsidR="00082A47" w:rsidRPr="00DB1A8B" w:rsidRDefault="00082A47" w:rsidP="00082A47">
      <w:pPr>
        <w:pStyle w:val="Brdtext"/>
        <w:spacing w:before="0" w:after="0"/>
        <w:rPr>
          <w:color w:val="3A7C22" w:themeColor="accent6" w:themeShade="BF"/>
          <w:sz w:val="22"/>
          <w:szCs w:val="22"/>
        </w:rPr>
      </w:pPr>
      <w:r w:rsidRPr="00DB1A8B">
        <w:rPr>
          <w:b/>
          <w:bCs/>
          <w:color w:val="3A7C22" w:themeColor="accent6" w:themeShade="BF"/>
          <w:sz w:val="22"/>
          <w:szCs w:val="22"/>
        </w:rPr>
        <w:t>Irregular Verbs</w:t>
      </w:r>
    </w:p>
    <w:p w14:paraId="6C735639" w14:textId="77777777" w:rsidR="00082A47" w:rsidRPr="00DB1A8B" w:rsidRDefault="00082A47" w:rsidP="00082A47">
      <w:pPr>
        <w:pStyle w:val="Brdtext"/>
        <w:spacing w:before="0" w:after="0"/>
        <w:rPr>
          <w:sz w:val="22"/>
          <w:szCs w:val="22"/>
        </w:rPr>
      </w:pPr>
      <w:r w:rsidRPr="00DB1A8B">
        <w:rPr>
          <w:b/>
          <w:bCs/>
          <w:sz w:val="22"/>
          <w:szCs w:val="22"/>
        </w:rPr>
        <w:t>1. Write the missing forms of irregular verbs.</w:t>
      </w:r>
    </w:p>
    <w:tbl>
      <w:tblPr>
        <w:tblStyle w:val="Listtabell3dekorfrg3"/>
        <w:tblW w:w="0" w:type="auto"/>
        <w:tblLook w:val="0020" w:firstRow="1" w:lastRow="0" w:firstColumn="0" w:lastColumn="0" w:noHBand="0" w:noVBand="0"/>
      </w:tblPr>
      <w:tblGrid>
        <w:gridCol w:w="807"/>
        <w:gridCol w:w="1048"/>
        <w:gridCol w:w="1250"/>
        <w:gridCol w:w="1067"/>
      </w:tblGrid>
      <w:tr w:rsidR="00082A47" w:rsidRPr="0041068C" w14:paraId="52D524B1" w14:textId="77777777" w:rsidTr="00BF05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shd w:val="clear" w:color="auto" w:fill="D9F2D0" w:themeFill="accent6" w:themeFillTint="33"/>
          </w:tcPr>
          <w:p w14:paraId="1FBFC997" w14:textId="77777777" w:rsidR="00082A47" w:rsidRPr="0041068C" w:rsidRDefault="00082A47" w:rsidP="00BF0535">
            <w:pPr>
              <w:pStyle w:val="Compact"/>
              <w:spacing w:before="0" w:after="0"/>
              <w:rPr>
                <w:color w:val="auto"/>
                <w:sz w:val="22"/>
                <w:szCs w:val="22"/>
              </w:rPr>
            </w:pPr>
            <w:r w:rsidRPr="0041068C">
              <w:rPr>
                <w:color w:val="auto"/>
                <w:sz w:val="22"/>
                <w:szCs w:val="22"/>
              </w:rPr>
              <w:t>Base Form</w:t>
            </w:r>
          </w:p>
        </w:tc>
        <w:tc>
          <w:tcPr>
            <w:tcW w:w="0" w:type="auto"/>
            <w:shd w:val="clear" w:color="auto" w:fill="D9F2D0" w:themeFill="accent6" w:themeFillTint="33"/>
          </w:tcPr>
          <w:p w14:paraId="1BA55A3C" w14:textId="77777777" w:rsidR="00082A47" w:rsidRPr="0041068C" w:rsidRDefault="00082A47" w:rsidP="00BF0535">
            <w:pPr>
              <w:pStyle w:val="Compact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  <w:r w:rsidRPr="0041068C">
              <w:rPr>
                <w:color w:val="auto"/>
                <w:sz w:val="22"/>
                <w:szCs w:val="22"/>
              </w:rPr>
              <w:t>Simple Past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shd w:val="clear" w:color="auto" w:fill="D9F2D0" w:themeFill="accent6" w:themeFillTint="33"/>
          </w:tcPr>
          <w:p w14:paraId="31836200" w14:textId="77777777" w:rsidR="00082A47" w:rsidRPr="0041068C" w:rsidRDefault="00082A47" w:rsidP="00BF0535">
            <w:pPr>
              <w:pStyle w:val="Compact"/>
              <w:spacing w:before="0" w:after="0"/>
              <w:rPr>
                <w:color w:val="auto"/>
                <w:sz w:val="22"/>
                <w:szCs w:val="22"/>
              </w:rPr>
            </w:pPr>
            <w:r w:rsidRPr="0041068C">
              <w:rPr>
                <w:color w:val="auto"/>
                <w:sz w:val="22"/>
                <w:szCs w:val="22"/>
              </w:rPr>
              <w:t>Past Participle</w:t>
            </w:r>
          </w:p>
        </w:tc>
        <w:tc>
          <w:tcPr>
            <w:tcW w:w="0" w:type="auto"/>
            <w:shd w:val="clear" w:color="auto" w:fill="D9F2D0" w:themeFill="accent6" w:themeFillTint="33"/>
          </w:tcPr>
          <w:p w14:paraId="1853684E" w14:textId="77777777" w:rsidR="00082A47" w:rsidRPr="0041068C" w:rsidRDefault="00082A47" w:rsidP="00BF0535">
            <w:pPr>
              <w:pStyle w:val="Compact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  <w:r w:rsidRPr="0041068C">
              <w:rPr>
                <w:color w:val="auto"/>
                <w:sz w:val="22"/>
                <w:szCs w:val="22"/>
              </w:rPr>
              <w:t>Swedish</w:t>
            </w:r>
          </w:p>
        </w:tc>
      </w:tr>
      <w:tr w:rsidR="00082A47" w:rsidRPr="00DB1A8B" w14:paraId="524F7074" w14:textId="77777777" w:rsidTr="00BF05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5ED8885" w14:textId="77777777" w:rsidR="00082A47" w:rsidRPr="00DB1A8B" w:rsidRDefault="00082A47" w:rsidP="00BF0535">
            <w:pPr>
              <w:pStyle w:val="Compact"/>
              <w:spacing w:before="0" w:after="0"/>
              <w:rPr>
                <w:sz w:val="22"/>
                <w:szCs w:val="22"/>
              </w:rPr>
            </w:pPr>
            <w:r w:rsidRPr="00DB1A8B">
              <w:rPr>
                <w:sz w:val="22"/>
                <w:szCs w:val="22"/>
              </w:rPr>
              <w:t>go</w:t>
            </w:r>
          </w:p>
        </w:tc>
        <w:tc>
          <w:tcPr>
            <w:tcW w:w="0" w:type="auto"/>
          </w:tcPr>
          <w:p w14:paraId="149B3794" w14:textId="77777777" w:rsidR="00082A47" w:rsidRPr="00025DA0" w:rsidRDefault="00082A47" w:rsidP="00BF0535">
            <w:pPr>
              <w:pStyle w:val="Compac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25DA0">
              <w:rPr>
                <w:b/>
                <w:bCs/>
                <w:sz w:val="22"/>
                <w:szCs w:val="22"/>
              </w:rPr>
              <w:t>went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1AFD367" w14:textId="77777777" w:rsidR="00082A47" w:rsidRPr="00025DA0" w:rsidRDefault="00082A47" w:rsidP="00BF0535">
            <w:pPr>
              <w:pStyle w:val="Compact"/>
              <w:spacing w:before="0" w:after="0"/>
              <w:rPr>
                <w:b/>
                <w:bCs/>
                <w:sz w:val="22"/>
                <w:szCs w:val="22"/>
              </w:rPr>
            </w:pPr>
            <w:r w:rsidRPr="00025DA0">
              <w:rPr>
                <w:b/>
                <w:bCs/>
                <w:sz w:val="22"/>
                <w:szCs w:val="22"/>
              </w:rPr>
              <w:t>gone</w:t>
            </w:r>
          </w:p>
        </w:tc>
        <w:tc>
          <w:tcPr>
            <w:tcW w:w="0" w:type="auto"/>
          </w:tcPr>
          <w:p w14:paraId="714DD774" w14:textId="77777777" w:rsidR="00082A47" w:rsidRPr="00DB1A8B" w:rsidRDefault="00082A47" w:rsidP="00BF0535">
            <w:pPr>
              <w:pStyle w:val="Compac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proofErr w:type="spellStart"/>
            <w:r w:rsidRPr="00DB1A8B">
              <w:rPr>
                <w:sz w:val="22"/>
                <w:szCs w:val="22"/>
              </w:rPr>
              <w:t>gå</w:t>
            </w:r>
            <w:proofErr w:type="spellEnd"/>
          </w:p>
        </w:tc>
      </w:tr>
      <w:tr w:rsidR="00082A47" w:rsidRPr="00DB1A8B" w14:paraId="5CBB82EF" w14:textId="77777777" w:rsidTr="00BF053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C9A00F6" w14:textId="77777777" w:rsidR="00082A47" w:rsidRPr="00DB1A8B" w:rsidRDefault="00082A47" w:rsidP="00BF0535">
            <w:pPr>
              <w:pStyle w:val="Compact"/>
              <w:spacing w:before="0" w:after="0"/>
              <w:rPr>
                <w:sz w:val="22"/>
                <w:szCs w:val="22"/>
              </w:rPr>
            </w:pPr>
            <w:r w:rsidRPr="00DB1A8B">
              <w:rPr>
                <w:sz w:val="22"/>
                <w:szCs w:val="22"/>
              </w:rPr>
              <w:t>grow</w:t>
            </w:r>
          </w:p>
        </w:tc>
        <w:tc>
          <w:tcPr>
            <w:tcW w:w="0" w:type="auto"/>
          </w:tcPr>
          <w:p w14:paraId="4B23A9A5" w14:textId="77777777" w:rsidR="00082A47" w:rsidRPr="00025DA0" w:rsidRDefault="00082A47" w:rsidP="00BF0535">
            <w:pPr>
              <w:pStyle w:val="Compac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25DA0">
              <w:rPr>
                <w:b/>
                <w:bCs/>
                <w:sz w:val="22"/>
                <w:szCs w:val="22"/>
              </w:rPr>
              <w:t>grew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22FF556" w14:textId="77777777" w:rsidR="00082A47" w:rsidRPr="00025DA0" w:rsidRDefault="00082A47" w:rsidP="00BF0535">
            <w:pPr>
              <w:pStyle w:val="Compact"/>
              <w:spacing w:before="0" w:after="0"/>
              <w:rPr>
                <w:b/>
                <w:bCs/>
                <w:sz w:val="22"/>
                <w:szCs w:val="22"/>
              </w:rPr>
            </w:pPr>
            <w:r w:rsidRPr="00025DA0">
              <w:rPr>
                <w:b/>
                <w:bCs/>
                <w:sz w:val="22"/>
                <w:szCs w:val="22"/>
              </w:rPr>
              <w:t>grown</w:t>
            </w:r>
          </w:p>
        </w:tc>
        <w:tc>
          <w:tcPr>
            <w:tcW w:w="0" w:type="auto"/>
          </w:tcPr>
          <w:p w14:paraId="74E3A846" w14:textId="77777777" w:rsidR="00082A47" w:rsidRPr="00DB1A8B" w:rsidRDefault="00082A47" w:rsidP="00BF0535">
            <w:pPr>
              <w:pStyle w:val="Compac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proofErr w:type="spellStart"/>
            <w:r w:rsidRPr="00DB1A8B">
              <w:rPr>
                <w:sz w:val="22"/>
                <w:szCs w:val="22"/>
              </w:rPr>
              <w:t>växa</w:t>
            </w:r>
            <w:proofErr w:type="spellEnd"/>
          </w:p>
        </w:tc>
      </w:tr>
      <w:tr w:rsidR="00082A47" w:rsidRPr="00DB1A8B" w14:paraId="3B77F297" w14:textId="77777777" w:rsidTr="00BF05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09AEE42" w14:textId="77777777" w:rsidR="00082A47" w:rsidRPr="00DB1A8B" w:rsidRDefault="00082A47" w:rsidP="00BF0535">
            <w:pPr>
              <w:pStyle w:val="Compact"/>
              <w:spacing w:before="0" w:after="0"/>
              <w:rPr>
                <w:sz w:val="22"/>
                <w:szCs w:val="22"/>
              </w:rPr>
            </w:pPr>
            <w:r w:rsidRPr="00DB1A8B">
              <w:rPr>
                <w:sz w:val="22"/>
                <w:szCs w:val="22"/>
              </w:rPr>
              <w:t>hear</w:t>
            </w:r>
          </w:p>
        </w:tc>
        <w:tc>
          <w:tcPr>
            <w:tcW w:w="0" w:type="auto"/>
          </w:tcPr>
          <w:p w14:paraId="72B30EE0" w14:textId="77777777" w:rsidR="00082A47" w:rsidRPr="00025DA0" w:rsidRDefault="00082A47" w:rsidP="00BF0535">
            <w:pPr>
              <w:pStyle w:val="Compac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25DA0">
              <w:rPr>
                <w:b/>
                <w:bCs/>
                <w:sz w:val="22"/>
                <w:szCs w:val="22"/>
              </w:rPr>
              <w:t>heard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A4E8A5B" w14:textId="77777777" w:rsidR="00082A47" w:rsidRPr="00025DA0" w:rsidRDefault="00082A47" w:rsidP="00BF0535">
            <w:pPr>
              <w:pStyle w:val="Compact"/>
              <w:spacing w:before="0" w:after="0"/>
              <w:rPr>
                <w:b/>
                <w:bCs/>
                <w:sz w:val="22"/>
                <w:szCs w:val="22"/>
              </w:rPr>
            </w:pPr>
            <w:r w:rsidRPr="00025DA0">
              <w:rPr>
                <w:b/>
                <w:bCs/>
                <w:sz w:val="22"/>
                <w:szCs w:val="22"/>
              </w:rPr>
              <w:t>heard</w:t>
            </w:r>
          </w:p>
        </w:tc>
        <w:tc>
          <w:tcPr>
            <w:tcW w:w="0" w:type="auto"/>
          </w:tcPr>
          <w:p w14:paraId="121E9CF4" w14:textId="77777777" w:rsidR="00082A47" w:rsidRPr="00DB1A8B" w:rsidRDefault="00082A47" w:rsidP="00BF0535">
            <w:pPr>
              <w:pStyle w:val="Compac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proofErr w:type="spellStart"/>
            <w:r w:rsidRPr="00DB1A8B">
              <w:rPr>
                <w:sz w:val="22"/>
                <w:szCs w:val="22"/>
              </w:rPr>
              <w:t>höra</w:t>
            </w:r>
            <w:proofErr w:type="spellEnd"/>
          </w:p>
        </w:tc>
      </w:tr>
      <w:tr w:rsidR="00082A47" w:rsidRPr="00DB1A8B" w14:paraId="274DE8B1" w14:textId="77777777" w:rsidTr="00BF053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3A25C4E" w14:textId="77777777" w:rsidR="00082A47" w:rsidRPr="00DB1A8B" w:rsidRDefault="00082A47" w:rsidP="00BF0535">
            <w:pPr>
              <w:pStyle w:val="Compact"/>
              <w:spacing w:before="0" w:after="0"/>
              <w:rPr>
                <w:sz w:val="22"/>
                <w:szCs w:val="22"/>
              </w:rPr>
            </w:pPr>
            <w:r w:rsidRPr="00DB1A8B">
              <w:rPr>
                <w:sz w:val="22"/>
                <w:szCs w:val="22"/>
              </w:rPr>
              <w:t>leave</w:t>
            </w:r>
          </w:p>
        </w:tc>
        <w:tc>
          <w:tcPr>
            <w:tcW w:w="0" w:type="auto"/>
          </w:tcPr>
          <w:p w14:paraId="06BBE0D3" w14:textId="77777777" w:rsidR="00082A47" w:rsidRPr="00025DA0" w:rsidRDefault="00082A47" w:rsidP="00BF0535">
            <w:pPr>
              <w:pStyle w:val="Compac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25DA0">
              <w:rPr>
                <w:b/>
                <w:bCs/>
                <w:sz w:val="22"/>
                <w:szCs w:val="22"/>
              </w:rPr>
              <w:t>left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0ACB2E0" w14:textId="77777777" w:rsidR="00082A47" w:rsidRPr="00025DA0" w:rsidRDefault="00082A47" w:rsidP="00BF0535">
            <w:pPr>
              <w:pStyle w:val="Compact"/>
              <w:spacing w:before="0" w:after="0"/>
              <w:rPr>
                <w:b/>
                <w:bCs/>
                <w:sz w:val="22"/>
                <w:szCs w:val="22"/>
              </w:rPr>
            </w:pPr>
            <w:r w:rsidRPr="00025DA0">
              <w:rPr>
                <w:b/>
                <w:bCs/>
                <w:sz w:val="22"/>
                <w:szCs w:val="22"/>
              </w:rPr>
              <w:t>left</w:t>
            </w:r>
          </w:p>
        </w:tc>
        <w:tc>
          <w:tcPr>
            <w:tcW w:w="0" w:type="auto"/>
          </w:tcPr>
          <w:p w14:paraId="2C572C5E" w14:textId="77777777" w:rsidR="00082A47" w:rsidRPr="00DB1A8B" w:rsidRDefault="00082A47" w:rsidP="00BF0535">
            <w:pPr>
              <w:pStyle w:val="Compac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proofErr w:type="spellStart"/>
            <w:r w:rsidRPr="00DB1A8B">
              <w:rPr>
                <w:sz w:val="22"/>
                <w:szCs w:val="22"/>
              </w:rPr>
              <w:t>lämna</w:t>
            </w:r>
            <w:proofErr w:type="spellEnd"/>
          </w:p>
        </w:tc>
      </w:tr>
      <w:tr w:rsidR="00082A47" w:rsidRPr="00DB1A8B" w14:paraId="1976243D" w14:textId="77777777" w:rsidTr="00BF05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2E4A045" w14:textId="77777777" w:rsidR="00082A47" w:rsidRPr="00DB1A8B" w:rsidRDefault="00082A47" w:rsidP="00BF0535">
            <w:pPr>
              <w:pStyle w:val="Compact"/>
              <w:spacing w:before="0" w:after="0"/>
              <w:rPr>
                <w:sz w:val="22"/>
                <w:szCs w:val="22"/>
              </w:rPr>
            </w:pPr>
            <w:r w:rsidRPr="00DB1A8B">
              <w:rPr>
                <w:sz w:val="22"/>
                <w:szCs w:val="22"/>
              </w:rPr>
              <w:t>think</w:t>
            </w:r>
          </w:p>
        </w:tc>
        <w:tc>
          <w:tcPr>
            <w:tcW w:w="0" w:type="auto"/>
          </w:tcPr>
          <w:p w14:paraId="47E56C54" w14:textId="77777777" w:rsidR="00082A47" w:rsidRPr="00025DA0" w:rsidRDefault="00082A47" w:rsidP="00BF0535">
            <w:pPr>
              <w:pStyle w:val="Compac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25DA0">
              <w:rPr>
                <w:b/>
                <w:bCs/>
                <w:sz w:val="22"/>
                <w:szCs w:val="22"/>
              </w:rPr>
              <w:t>thought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779B6B2" w14:textId="77777777" w:rsidR="00082A47" w:rsidRPr="00025DA0" w:rsidRDefault="00082A47" w:rsidP="00BF0535">
            <w:pPr>
              <w:pStyle w:val="Compact"/>
              <w:spacing w:before="0" w:after="0"/>
              <w:rPr>
                <w:b/>
                <w:bCs/>
                <w:sz w:val="22"/>
                <w:szCs w:val="22"/>
              </w:rPr>
            </w:pPr>
            <w:r w:rsidRPr="00025DA0">
              <w:rPr>
                <w:b/>
                <w:bCs/>
                <w:sz w:val="22"/>
                <w:szCs w:val="22"/>
              </w:rPr>
              <w:t>thought</w:t>
            </w:r>
          </w:p>
        </w:tc>
        <w:tc>
          <w:tcPr>
            <w:tcW w:w="0" w:type="auto"/>
          </w:tcPr>
          <w:p w14:paraId="23629EE3" w14:textId="77777777" w:rsidR="00082A47" w:rsidRPr="00DB1A8B" w:rsidRDefault="00082A47" w:rsidP="00BF0535">
            <w:pPr>
              <w:pStyle w:val="Compac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proofErr w:type="spellStart"/>
            <w:r w:rsidRPr="00DB1A8B">
              <w:rPr>
                <w:sz w:val="22"/>
                <w:szCs w:val="22"/>
              </w:rPr>
              <w:t>tänka</w:t>
            </w:r>
            <w:proofErr w:type="spellEnd"/>
          </w:p>
        </w:tc>
      </w:tr>
    </w:tbl>
    <w:p w14:paraId="6EEEA096" w14:textId="77777777" w:rsidR="00082A47" w:rsidRDefault="00082A47" w:rsidP="00082A47">
      <w:pPr>
        <w:pStyle w:val="Brdtext"/>
        <w:spacing w:before="0" w:after="0"/>
        <w:rPr>
          <w:b/>
          <w:bCs/>
          <w:sz w:val="22"/>
          <w:szCs w:val="22"/>
        </w:rPr>
      </w:pPr>
    </w:p>
    <w:p w14:paraId="6458ED5B" w14:textId="2401AA4A" w:rsidR="00082A47" w:rsidRPr="00DB1A8B" w:rsidRDefault="00082A47" w:rsidP="00082A47">
      <w:pPr>
        <w:pStyle w:val="Brdtext"/>
        <w:spacing w:before="0" w:after="0"/>
        <w:rPr>
          <w:sz w:val="22"/>
          <w:szCs w:val="22"/>
        </w:rPr>
      </w:pPr>
      <w:r w:rsidRPr="00DB1A8B">
        <w:rPr>
          <w:b/>
          <w:bCs/>
          <w:sz w:val="22"/>
          <w:szCs w:val="22"/>
        </w:rPr>
        <w:t>2. Complete the text with the correct forms of irregular verbs.</w:t>
      </w:r>
    </w:p>
    <w:p w14:paraId="4296BAEA" w14:textId="77777777" w:rsidR="00082A47" w:rsidRPr="00DB1A8B" w:rsidRDefault="00082A47" w:rsidP="00025DA0">
      <w:pPr>
        <w:pStyle w:val="Compact"/>
        <w:numPr>
          <w:ilvl w:val="0"/>
          <w:numId w:val="1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met</w:t>
      </w:r>
    </w:p>
    <w:p w14:paraId="2B8D6A57" w14:textId="77777777" w:rsidR="00082A47" w:rsidRPr="00DB1A8B" w:rsidRDefault="00082A47" w:rsidP="00025DA0">
      <w:pPr>
        <w:pStyle w:val="Compact"/>
        <w:numPr>
          <w:ilvl w:val="0"/>
          <w:numId w:val="1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went</w:t>
      </w:r>
    </w:p>
    <w:p w14:paraId="6B356272" w14:textId="77777777" w:rsidR="00082A47" w:rsidRPr="00DB1A8B" w:rsidRDefault="00082A47" w:rsidP="00025DA0">
      <w:pPr>
        <w:pStyle w:val="Compact"/>
        <w:numPr>
          <w:ilvl w:val="0"/>
          <w:numId w:val="1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had told</w:t>
      </w:r>
    </w:p>
    <w:p w14:paraId="7A0E9D41" w14:textId="77777777" w:rsidR="00082A47" w:rsidRPr="00DB1A8B" w:rsidRDefault="00082A47" w:rsidP="00025DA0">
      <w:pPr>
        <w:pStyle w:val="Compact"/>
        <w:numPr>
          <w:ilvl w:val="0"/>
          <w:numId w:val="1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show</w:t>
      </w:r>
    </w:p>
    <w:p w14:paraId="1DB3D1E8" w14:textId="77777777" w:rsidR="00082A47" w:rsidRPr="00DB1A8B" w:rsidRDefault="00082A47" w:rsidP="00025DA0">
      <w:pPr>
        <w:pStyle w:val="Compact"/>
        <w:numPr>
          <w:ilvl w:val="0"/>
          <w:numId w:val="1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had made</w:t>
      </w:r>
    </w:p>
    <w:p w14:paraId="16887E89" w14:textId="77777777" w:rsidR="00082A47" w:rsidRPr="00DB1A8B" w:rsidRDefault="00082A47" w:rsidP="00025DA0">
      <w:pPr>
        <w:pStyle w:val="Compact"/>
        <w:numPr>
          <w:ilvl w:val="0"/>
          <w:numId w:val="1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spent</w:t>
      </w:r>
    </w:p>
    <w:p w14:paraId="0D6B0BAA" w14:textId="77777777" w:rsidR="00082A47" w:rsidRPr="00DB1A8B" w:rsidRDefault="00082A47" w:rsidP="00025DA0">
      <w:pPr>
        <w:pStyle w:val="Compact"/>
        <w:numPr>
          <w:ilvl w:val="0"/>
          <w:numId w:val="1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heard</w:t>
      </w:r>
    </w:p>
    <w:p w14:paraId="5EAB2D95" w14:textId="77777777" w:rsidR="00082A47" w:rsidRPr="00DB1A8B" w:rsidRDefault="00082A47" w:rsidP="00025DA0">
      <w:pPr>
        <w:pStyle w:val="Compact"/>
        <w:numPr>
          <w:ilvl w:val="0"/>
          <w:numId w:val="1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had been</w:t>
      </w:r>
    </w:p>
    <w:p w14:paraId="68008924" w14:textId="77777777" w:rsidR="00082A47" w:rsidRPr="00DB1A8B" w:rsidRDefault="00082A47" w:rsidP="00025DA0">
      <w:pPr>
        <w:pStyle w:val="Compact"/>
        <w:numPr>
          <w:ilvl w:val="0"/>
          <w:numId w:val="1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left</w:t>
      </w:r>
    </w:p>
    <w:p w14:paraId="779A0603" w14:textId="77777777" w:rsidR="00082A47" w:rsidRPr="00DB1A8B" w:rsidRDefault="00082A47" w:rsidP="00025DA0">
      <w:pPr>
        <w:pStyle w:val="Compact"/>
        <w:numPr>
          <w:ilvl w:val="0"/>
          <w:numId w:val="1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ran</w:t>
      </w:r>
    </w:p>
    <w:p w14:paraId="5FA85B96" w14:textId="77777777" w:rsidR="00082A47" w:rsidRDefault="00082A47" w:rsidP="00082A47">
      <w:pPr>
        <w:pStyle w:val="FirstParagraph"/>
        <w:spacing w:before="0" w:after="0"/>
        <w:rPr>
          <w:b/>
          <w:bCs/>
          <w:sz w:val="22"/>
          <w:szCs w:val="22"/>
        </w:rPr>
      </w:pPr>
    </w:p>
    <w:p w14:paraId="6AE59C6B" w14:textId="5393942D" w:rsidR="00082A47" w:rsidRPr="00DB1A8B" w:rsidRDefault="00082A47" w:rsidP="00082A47">
      <w:pPr>
        <w:pStyle w:val="FirstParagraph"/>
        <w:spacing w:before="0" w:after="0"/>
        <w:rPr>
          <w:sz w:val="22"/>
          <w:szCs w:val="22"/>
        </w:rPr>
      </w:pPr>
      <w:r w:rsidRPr="00DB1A8B">
        <w:rPr>
          <w:b/>
          <w:bCs/>
          <w:sz w:val="22"/>
          <w:szCs w:val="22"/>
        </w:rPr>
        <w:t>3. Translate the sentences into English.</w:t>
      </w:r>
    </w:p>
    <w:p w14:paraId="05AEB47A" w14:textId="77777777" w:rsidR="00082A47" w:rsidRPr="00DB1A8B" w:rsidRDefault="00082A47" w:rsidP="00025DA0">
      <w:pPr>
        <w:pStyle w:val="Compact"/>
        <w:numPr>
          <w:ilvl w:val="0"/>
          <w:numId w:val="5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I went to visit my grandparents last weekend.</w:t>
      </w:r>
    </w:p>
    <w:p w14:paraId="1A4E6CB0" w14:textId="77777777" w:rsidR="00082A47" w:rsidRPr="00DB1A8B" w:rsidRDefault="00082A47" w:rsidP="00025DA0">
      <w:pPr>
        <w:pStyle w:val="Compact"/>
        <w:numPr>
          <w:ilvl w:val="0"/>
          <w:numId w:val="5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They showed me old photos/pictures and told funny stories.</w:t>
      </w:r>
    </w:p>
    <w:p w14:paraId="4DAC5089" w14:textId="77777777" w:rsidR="00082A47" w:rsidRPr="00DB1A8B" w:rsidRDefault="00082A47" w:rsidP="00025DA0">
      <w:pPr>
        <w:pStyle w:val="Compact"/>
        <w:numPr>
          <w:ilvl w:val="0"/>
          <w:numId w:val="5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My granddad had made a delicious strawberry cake.</w:t>
      </w:r>
    </w:p>
    <w:p w14:paraId="669A853D" w14:textId="77777777" w:rsidR="00082A47" w:rsidRPr="00DB1A8B" w:rsidRDefault="00082A47" w:rsidP="00025DA0">
      <w:pPr>
        <w:pStyle w:val="Compact"/>
        <w:numPr>
          <w:ilvl w:val="0"/>
          <w:numId w:val="5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He wanted to know what I want to become when I grow up.</w:t>
      </w:r>
    </w:p>
    <w:p w14:paraId="50F65D76" w14:textId="77777777" w:rsidR="00082A47" w:rsidRPr="00DB1A8B" w:rsidRDefault="00082A47" w:rsidP="00025DA0">
      <w:pPr>
        <w:pStyle w:val="Compact"/>
        <w:numPr>
          <w:ilvl w:val="0"/>
          <w:numId w:val="5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They couldn’t believe how much I had grown.</w:t>
      </w:r>
    </w:p>
    <w:p w14:paraId="02B10F71" w14:textId="77777777" w:rsidR="00082A47" w:rsidRDefault="00082A47" w:rsidP="00082A47">
      <w:pPr>
        <w:pStyle w:val="FirstParagraph"/>
        <w:spacing w:before="0" w:after="0"/>
        <w:rPr>
          <w:b/>
          <w:bCs/>
          <w:color w:val="3A7C22" w:themeColor="accent6" w:themeShade="BF"/>
          <w:sz w:val="22"/>
          <w:szCs w:val="22"/>
        </w:rPr>
      </w:pPr>
    </w:p>
    <w:p w14:paraId="166C4BB7" w14:textId="58CE7025" w:rsidR="00082A47" w:rsidRPr="00DB1A8B" w:rsidRDefault="00082A47" w:rsidP="00082A47">
      <w:pPr>
        <w:pStyle w:val="FirstParagraph"/>
        <w:spacing w:before="0" w:after="0"/>
        <w:rPr>
          <w:color w:val="3A7C22" w:themeColor="accent6" w:themeShade="BF"/>
          <w:sz w:val="22"/>
          <w:szCs w:val="22"/>
        </w:rPr>
      </w:pPr>
      <w:r w:rsidRPr="00DB1A8B">
        <w:rPr>
          <w:b/>
          <w:bCs/>
          <w:color w:val="3A7C22" w:themeColor="accent6" w:themeShade="BF"/>
          <w:sz w:val="22"/>
          <w:szCs w:val="22"/>
        </w:rPr>
        <w:t>Grammar Warm-Up</w:t>
      </w:r>
    </w:p>
    <w:p w14:paraId="53A168C5" w14:textId="77777777" w:rsidR="00082A47" w:rsidRPr="00DB1A8B" w:rsidRDefault="00082A47" w:rsidP="00082A47">
      <w:pPr>
        <w:pStyle w:val="Brdtext"/>
        <w:spacing w:before="0" w:after="0"/>
        <w:rPr>
          <w:sz w:val="22"/>
          <w:szCs w:val="22"/>
        </w:rPr>
      </w:pPr>
      <w:r w:rsidRPr="00DB1A8B">
        <w:rPr>
          <w:b/>
          <w:bCs/>
          <w:sz w:val="22"/>
          <w:szCs w:val="22"/>
        </w:rPr>
        <w:t>1. Complete the text with the correct forms of the verb “be”.</w:t>
      </w:r>
    </w:p>
    <w:p w14:paraId="723D3DBB" w14:textId="77777777" w:rsidR="00082A47" w:rsidRPr="00DB1A8B" w:rsidRDefault="00082A47" w:rsidP="00025DA0">
      <w:pPr>
        <w:pStyle w:val="Compact"/>
        <w:numPr>
          <w:ilvl w:val="0"/>
          <w:numId w:val="6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were</w:t>
      </w:r>
    </w:p>
    <w:p w14:paraId="32762BEA" w14:textId="77777777" w:rsidR="00082A47" w:rsidRPr="00DB1A8B" w:rsidRDefault="00082A47" w:rsidP="00025DA0">
      <w:pPr>
        <w:pStyle w:val="Compact"/>
        <w:numPr>
          <w:ilvl w:val="0"/>
          <w:numId w:val="6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had been</w:t>
      </w:r>
    </w:p>
    <w:p w14:paraId="7A7F88F2" w14:textId="77777777" w:rsidR="00082A47" w:rsidRPr="00DB1A8B" w:rsidRDefault="00082A47" w:rsidP="00025DA0">
      <w:pPr>
        <w:pStyle w:val="Compact"/>
        <w:numPr>
          <w:ilvl w:val="0"/>
          <w:numId w:val="6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was</w:t>
      </w:r>
    </w:p>
    <w:p w14:paraId="09B59D0F" w14:textId="77777777" w:rsidR="00082A47" w:rsidRPr="00DB1A8B" w:rsidRDefault="00082A47" w:rsidP="00025DA0">
      <w:pPr>
        <w:pStyle w:val="Compact"/>
        <w:numPr>
          <w:ilvl w:val="0"/>
          <w:numId w:val="6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is</w:t>
      </w:r>
    </w:p>
    <w:p w14:paraId="175706B8" w14:textId="77777777" w:rsidR="00082A47" w:rsidRPr="00DB1A8B" w:rsidRDefault="00082A47" w:rsidP="00025DA0">
      <w:pPr>
        <w:pStyle w:val="Compact"/>
        <w:numPr>
          <w:ilvl w:val="0"/>
          <w:numId w:val="6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has been</w:t>
      </w:r>
    </w:p>
    <w:p w14:paraId="5ED826EF" w14:textId="77777777" w:rsidR="00082A47" w:rsidRDefault="00082A47" w:rsidP="00082A47">
      <w:pPr>
        <w:pStyle w:val="FirstParagraph"/>
        <w:spacing w:before="0" w:after="0"/>
        <w:rPr>
          <w:b/>
          <w:bCs/>
          <w:sz w:val="22"/>
          <w:szCs w:val="22"/>
        </w:rPr>
      </w:pPr>
    </w:p>
    <w:p w14:paraId="00A97227" w14:textId="5DAA06EA" w:rsidR="00082A47" w:rsidRPr="00DB1A8B" w:rsidRDefault="00082A47" w:rsidP="00082A47">
      <w:pPr>
        <w:pStyle w:val="FirstParagraph"/>
        <w:spacing w:before="0" w:after="0"/>
        <w:rPr>
          <w:sz w:val="22"/>
          <w:szCs w:val="22"/>
        </w:rPr>
      </w:pPr>
      <w:r w:rsidRPr="00DB1A8B">
        <w:rPr>
          <w:b/>
          <w:bCs/>
          <w:sz w:val="22"/>
          <w:szCs w:val="22"/>
        </w:rPr>
        <w:t>2. Complete the text with the correct forms of the verb “be”.</w:t>
      </w:r>
    </w:p>
    <w:p w14:paraId="7F8CE335" w14:textId="77777777" w:rsidR="00082A47" w:rsidRPr="00DB1A8B" w:rsidRDefault="00082A47" w:rsidP="00025DA0">
      <w:pPr>
        <w:pStyle w:val="Compact"/>
        <w:numPr>
          <w:ilvl w:val="0"/>
          <w:numId w:val="8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have (always) been</w:t>
      </w:r>
    </w:p>
    <w:p w14:paraId="5AF56C6D" w14:textId="77777777" w:rsidR="00082A47" w:rsidRPr="00DB1A8B" w:rsidRDefault="00082A47" w:rsidP="00025DA0">
      <w:pPr>
        <w:pStyle w:val="Compact"/>
        <w:numPr>
          <w:ilvl w:val="0"/>
          <w:numId w:val="8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are</w:t>
      </w:r>
    </w:p>
    <w:p w14:paraId="144D86DD" w14:textId="77777777" w:rsidR="00082A47" w:rsidRPr="00DB1A8B" w:rsidRDefault="00082A47" w:rsidP="00025DA0">
      <w:pPr>
        <w:pStyle w:val="Compact"/>
        <w:numPr>
          <w:ilvl w:val="0"/>
          <w:numId w:val="8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is</w:t>
      </w:r>
    </w:p>
    <w:p w14:paraId="7D3B8A06" w14:textId="77777777" w:rsidR="00082A47" w:rsidRPr="00DB1A8B" w:rsidRDefault="00082A47" w:rsidP="00025DA0">
      <w:pPr>
        <w:pStyle w:val="Compact"/>
        <w:numPr>
          <w:ilvl w:val="0"/>
          <w:numId w:val="8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hadn’t been</w:t>
      </w:r>
    </w:p>
    <w:p w14:paraId="702AFBCB" w14:textId="77777777" w:rsidR="00082A47" w:rsidRPr="00DB1A8B" w:rsidRDefault="00082A47" w:rsidP="00025DA0">
      <w:pPr>
        <w:pStyle w:val="Compact"/>
        <w:numPr>
          <w:ilvl w:val="0"/>
          <w:numId w:val="8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should be</w:t>
      </w:r>
    </w:p>
    <w:p w14:paraId="1DE77FFF" w14:textId="77777777" w:rsidR="00082A47" w:rsidRDefault="00082A47" w:rsidP="00082A47">
      <w:pPr>
        <w:pStyle w:val="FirstParagraph"/>
        <w:spacing w:before="0" w:after="0"/>
        <w:rPr>
          <w:b/>
          <w:bCs/>
          <w:sz w:val="22"/>
          <w:szCs w:val="22"/>
        </w:rPr>
      </w:pPr>
    </w:p>
    <w:p w14:paraId="3C0A7F13" w14:textId="255A8D32" w:rsidR="00082A47" w:rsidRPr="00DB1A8B" w:rsidRDefault="00082A47" w:rsidP="00082A47">
      <w:pPr>
        <w:pStyle w:val="FirstParagraph"/>
        <w:spacing w:before="0" w:after="0"/>
        <w:rPr>
          <w:sz w:val="22"/>
          <w:szCs w:val="22"/>
        </w:rPr>
      </w:pPr>
      <w:r w:rsidRPr="00DB1A8B">
        <w:rPr>
          <w:b/>
          <w:bCs/>
          <w:sz w:val="22"/>
          <w:szCs w:val="22"/>
        </w:rPr>
        <w:t>3. Write in English – Suggested answers:</w:t>
      </w:r>
    </w:p>
    <w:p w14:paraId="79B9DE21" w14:textId="77777777" w:rsidR="00082A47" w:rsidRPr="00DB1A8B" w:rsidRDefault="00082A47" w:rsidP="00025DA0">
      <w:pPr>
        <w:pStyle w:val="Compact"/>
        <w:numPr>
          <w:ilvl w:val="0"/>
          <w:numId w:val="7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I have always been interested in learning new languages.</w:t>
      </w:r>
    </w:p>
    <w:p w14:paraId="6A8B9D35" w14:textId="77777777" w:rsidR="00082A47" w:rsidRPr="00DB1A8B" w:rsidRDefault="00082A47" w:rsidP="00025DA0">
      <w:pPr>
        <w:pStyle w:val="Compact"/>
        <w:numPr>
          <w:ilvl w:val="0"/>
          <w:numId w:val="7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In Sweden you can see lots of beautiful forests.</w:t>
      </w:r>
    </w:p>
    <w:p w14:paraId="091AF8F6" w14:textId="77777777" w:rsidR="00082A47" w:rsidRPr="00DB1A8B" w:rsidRDefault="00082A47" w:rsidP="00025DA0">
      <w:pPr>
        <w:pStyle w:val="Compact"/>
        <w:numPr>
          <w:ilvl w:val="0"/>
          <w:numId w:val="7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It would be important to recycle more waste.</w:t>
      </w:r>
    </w:p>
    <w:p w14:paraId="6ACDAEC3" w14:textId="77777777" w:rsidR="00082A47" w:rsidRPr="00DB1A8B" w:rsidRDefault="00082A47" w:rsidP="00025DA0">
      <w:pPr>
        <w:pStyle w:val="Compact"/>
        <w:numPr>
          <w:ilvl w:val="0"/>
          <w:numId w:val="7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I had never been to London before.</w:t>
      </w:r>
    </w:p>
    <w:p w14:paraId="6FB64DEC" w14:textId="77777777" w:rsidR="00082A47" w:rsidRPr="00DB1A8B" w:rsidRDefault="00082A47" w:rsidP="00025DA0">
      <w:pPr>
        <w:pStyle w:val="Compact"/>
        <w:numPr>
          <w:ilvl w:val="0"/>
          <w:numId w:val="7"/>
        </w:numPr>
        <w:spacing w:before="0" w:after="0"/>
        <w:rPr>
          <w:sz w:val="22"/>
          <w:szCs w:val="22"/>
        </w:rPr>
      </w:pPr>
      <w:r w:rsidRPr="00DB1A8B">
        <w:rPr>
          <w:sz w:val="22"/>
          <w:szCs w:val="22"/>
        </w:rPr>
        <w:t>Some things were difficult to understand.</w:t>
      </w:r>
    </w:p>
    <w:p w14:paraId="049498FF" w14:textId="3301FEF8" w:rsidR="00BD0B2C" w:rsidRPr="00BD0B2C" w:rsidRDefault="00BD0B2C" w:rsidP="00BD0B2C">
      <w:pPr>
        <w:pStyle w:val="Brdtext"/>
        <w:spacing w:after="0"/>
        <w:rPr>
          <w:b/>
          <w:bCs/>
          <w:sz w:val="32"/>
          <w:szCs w:val="32"/>
        </w:rPr>
      </w:pPr>
      <w:r w:rsidRPr="00BD0B2C">
        <w:rPr>
          <w:b/>
          <w:bCs/>
          <w:sz w:val="32"/>
          <w:szCs w:val="32"/>
        </w:rPr>
        <w:t>Part 2</w:t>
      </w:r>
    </w:p>
    <w:p w14:paraId="1B3C7E9D" w14:textId="77777777" w:rsidR="00BD0B2C" w:rsidRPr="000268AC" w:rsidRDefault="00BD0B2C" w:rsidP="00BD0B2C">
      <w:pPr>
        <w:rPr>
          <w:b/>
          <w:bCs/>
          <w:color w:val="3A7C22" w:themeColor="accent6" w:themeShade="BF"/>
          <w:sz w:val="22"/>
          <w:szCs w:val="22"/>
        </w:rPr>
      </w:pPr>
      <w:r w:rsidRPr="000268AC">
        <w:rPr>
          <w:b/>
          <w:bCs/>
          <w:color w:val="3A7C22" w:themeColor="accent6" w:themeShade="BF"/>
          <w:sz w:val="22"/>
          <w:szCs w:val="22"/>
        </w:rPr>
        <w:t xml:space="preserve">Common Mistakes, Subject Verb Agreement, Confusing Words, </w:t>
      </w:r>
      <w:r w:rsidRPr="000268AC">
        <w:rPr>
          <w:b/>
          <w:bCs/>
          <w:color w:val="3A7C22" w:themeColor="accent6" w:themeShade="BF"/>
          <w:sz w:val="22"/>
          <w:szCs w:val="22"/>
        </w:rPr>
        <w:br/>
      </w:r>
      <w:proofErr w:type="spellStart"/>
      <w:r w:rsidRPr="000268AC">
        <w:rPr>
          <w:b/>
          <w:bCs/>
          <w:color w:val="3A7C22" w:themeColor="accent6" w:themeShade="BF"/>
          <w:sz w:val="22"/>
          <w:szCs w:val="22"/>
        </w:rPr>
        <w:t>Capitalisation</w:t>
      </w:r>
      <w:proofErr w:type="spellEnd"/>
      <w:r w:rsidRPr="000268AC">
        <w:rPr>
          <w:b/>
          <w:bCs/>
          <w:color w:val="3A7C22" w:themeColor="accent6" w:themeShade="BF"/>
          <w:sz w:val="22"/>
          <w:szCs w:val="22"/>
        </w:rPr>
        <w:t xml:space="preserve"> and Formal vs Informal Language Use</w:t>
      </w:r>
    </w:p>
    <w:p w14:paraId="7AD21C62" w14:textId="77777777" w:rsidR="00BD0B2C" w:rsidRPr="000268AC" w:rsidRDefault="00BD0B2C" w:rsidP="00BD0B2C">
      <w:pPr>
        <w:pStyle w:val="Brdtext"/>
        <w:spacing w:before="0" w:after="0"/>
        <w:rPr>
          <w:sz w:val="22"/>
          <w:szCs w:val="22"/>
        </w:rPr>
      </w:pPr>
      <w:r w:rsidRPr="000268AC">
        <w:rPr>
          <w:b/>
          <w:bCs/>
          <w:sz w:val="22"/>
          <w:szCs w:val="22"/>
        </w:rPr>
        <w:t>1. Choose the correct word to complete each sentence.</w:t>
      </w:r>
    </w:p>
    <w:p w14:paraId="6997C326" w14:textId="77777777" w:rsidR="00BD0B2C" w:rsidRPr="000268AC" w:rsidRDefault="00BD0B2C" w:rsidP="00025DA0">
      <w:pPr>
        <w:pStyle w:val="Compact"/>
        <w:numPr>
          <w:ilvl w:val="0"/>
          <w:numId w:val="9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your</w:t>
      </w:r>
    </w:p>
    <w:p w14:paraId="7E268A34" w14:textId="77777777" w:rsidR="00BD0B2C" w:rsidRPr="000268AC" w:rsidRDefault="00BD0B2C" w:rsidP="00025DA0">
      <w:pPr>
        <w:pStyle w:val="Compact"/>
        <w:numPr>
          <w:ilvl w:val="0"/>
          <w:numId w:val="9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you’re</w:t>
      </w:r>
    </w:p>
    <w:p w14:paraId="2790E155" w14:textId="77777777" w:rsidR="00BD0B2C" w:rsidRPr="000268AC" w:rsidRDefault="00BD0B2C" w:rsidP="00025DA0">
      <w:pPr>
        <w:pStyle w:val="Compact"/>
        <w:numPr>
          <w:ilvl w:val="0"/>
          <w:numId w:val="9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your</w:t>
      </w:r>
    </w:p>
    <w:p w14:paraId="7C2137D7" w14:textId="77777777" w:rsidR="00BD0B2C" w:rsidRPr="000268AC" w:rsidRDefault="00BD0B2C" w:rsidP="00025DA0">
      <w:pPr>
        <w:pStyle w:val="Compact"/>
        <w:numPr>
          <w:ilvl w:val="0"/>
          <w:numId w:val="9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You’re</w:t>
      </w:r>
    </w:p>
    <w:p w14:paraId="21683BA1" w14:textId="77777777" w:rsidR="00BD0B2C" w:rsidRPr="000268AC" w:rsidRDefault="00BD0B2C" w:rsidP="00025DA0">
      <w:pPr>
        <w:pStyle w:val="Compact"/>
        <w:numPr>
          <w:ilvl w:val="0"/>
          <w:numId w:val="9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your</w:t>
      </w:r>
    </w:p>
    <w:p w14:paraId="36C4412B" w14:textId="77777777" w:rsidR="00BD0B2C" w:rsidRDefault="00BD0B2C" w:rsidP="00BD0B2C">
      <w:pPr>
        <w:pStyle w:val="FirstParagraph"/>
        <w:spacing w:before="0" w:after="0"/>
        <w:rPr>
          <w:b/>
          <w:bCs/>
          <w:sz w:val="22"/>
          <w:szCs w:val="22"/>
        </w:rPr>
      </w:pPr>
    </w:p>
    <w:p w14:paraId="2204D282" w14:textId="77777777" w:rsidR="00BD0B2C" w:rsidRPr="000268AC" w:rsidRDefault="00BD0B2C" w:rsidP="00BD0B2C">
      <w:pPr>
        <w:pStyle w:val="FirstParagraph"/>
        <w:spacing w:before="0" w:after="0"/>
        <w:rPr>
          <w:sz w:val="22"/>
          <w:szCs w:val="22"/>
        </w:rPr>
      </w:pPr>
      <w:r w:rsidRPr="000268AC">
        <w:rPr>
          <w:b/>
          <w:bCs/>
          <w:sz w:val="22"/>
          <w:szCs w:val="22"/>
        </w:rPr>
        <w:t>2. Complete the table with the correct forms of the irregular verbs.</w:t>
      </w:r>
    </w:p>
    <w:tbl>
      <w:tblPr>
        <w:tblStyle w:val="Listtabell3dekorfrg3"/>
        <w:tblW w:w="0" w:type="auto"/>
        <w:tblLook w:val="0020" w:firstRow="1" w:lastRow="0" w:firstColumn="0" w:lastColumn="0" w:noHBand="0" w:noVBand="0"/>
      </w:tblPr>
      <w:tblGrid>
        <w:gridCol w:w="1016"/>
        <w:gridCol w:w="956"/>
        <w:gridCol w:w="1211"/>
        <w:gridCol w:w="989"/>
      </w:tblGrid>
      <w:tr w:rsidR="00BD0B2C" w:rsidRPr="00025DA0" w14:paraId="0FC73EAA" w14:textId="77777777" w:rsidTr="00BF05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shd w:val="clear" w:color="auto" w:fill="D9F2D0" w:themeFill="accent6" w:themeFillTint="33"/>
          </w:tcPr>
          <w:p w14:paraId="2E0C8E6F" w14:textId="77777777" w:rsidR="00BD0B2C" w:rsidRPr="00025DA0" w:rsidRDefault="00BD0B2C" w:rsidP="00BF0535">
            <w:pPr>
              <w:pStyle w:val="Compact"/>
              <w:spacing w:before="0" w:after="0"/>
              <w:rPr>
                <w:color w:val="auto"/>
                <w:sz w:val="20"/>
                <w:szCs w:val="20"/>
              </w:rPr>
            </w:pPr>
            <w:r w:rsidRPr="00025DA0">
              <w:rPr>
                <w:color w:val="auto"/>
                <w:sz w:val="20"/>
                <w:szCs w:val="20"/>
              </w:rPr>
              <w:t>Infinitive</w:t>
            </w:r>
          </w:p>
        </w:tc>
        <w:tc>
          <w:tcPr>
            <w:tcW w:w="0" w:type="auto"/>
            <w:shd w:val="clear" w:color="auto" w:fill="D9F2D0" w:themeFill="accent6" w:themeFillTint="33"/>
          </w:tcPr>
          <w:p w14:paraId="32C0FD8F" w14:textId="77777777" w:rsidR="00BD0B2C" w:rsidRPr="00025DA0" w:rsidRDefault="00BD0B2C" w:rsidP="00BF0535">
            <w:pPr>
              <w:pStyle w:val="Compact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25DA0">
              <w:rPr>
                <w:color w:val="auto"/>
                <w:sz w:val="20"/>
                <w:szCs w:val="20"/>
              </w:rPr>
              <w:t>Past simple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shd w:val="clear" w:color="auto" w:fill="D9F2D0" w:themeFill="accent6" w:themeFillTint="33"/>
          </w:tcPr>
          <w:p w14:paraId="30CC2A7F" w14:textId="77777777" w:rsidR="00BD0B2C" w:rsidRPr="00025DA0" w:rsidRDefault="00BD0B2C" w:rsidP="00BF0535">
            <w:pPr>
              <w:pStyle w:val="Compact"/>
              <w:spacing w:before="0" w:after="0"/>
              <w:rPr>
                <w:color w:val="auto"/>
                <w:sz w:val="20"/>
                <w:szCs w:val="20"/>
              </w:rPr>
            </w:pPr>
            <w:r w:rsidRPr="00025DA0">
              <w:rPr>
                <w:color w:val="auto"/>
                <w:sz w:val="20"/>
                <w:szCs w:val="20"/>
              </w:rPr>
              <w:t>Past participle</w:t>
            </w:r>
          </w:p>
        </w:tc>
        <w:tc>
          <w:tcPr>
            <w:tcW w:w="0" w:type="auto"/>
            <w:shd w:val="clear" w:color="auto" w:fill="D9F2D0" w:themeFill="accent6" w:themeFillTint="33"/>
          </w:tcPr>
          <w:p w14:paraId="238711EC" w14:textId="77777777" w:rsidR="00BD0B2C" w:rsidRPr="00025DA0" w:rsidRDefault="00BD0B2C" w:rsidP="00BF0535">
            <w:pPr>
              <w:pStyle w:val="Compact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25DA0">
              <w:rPr>
                <w:color w:val="auto"/>
                <w:sz w:val="20"/>
                <w:szCs w:val="20"/>
              </w:rPr>
              <w:t>Swedish</w:t>
            </w:r>
          </w:p>
        </w:tc>
      </w:tr>
      <w:tr w:rsidR="00BD0B2C" w:rsidRPr="000268AC" w14:paraId="7B99C66F" w14:textId="77777777" w:rsidTr="00BF05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9BBAE83" w14:textId="77777777" w:rsidR="00BD0B2C" w:rsidRPr="000268AC" w:rsidRDefault="00BD0B2C" w:rsidP="00BF0535">
            <w:pPr>
              <w:pStyle w:val="Compact"/>
              <w:spacing w:before="0" w:after="0"/>
              <w:rPr>
                <w:sz w:val="22"/>
                <w:szCs w:val="22"/>
              </w:rPr>
            </w:pPr>
            <w:r w:rsidRPr="000268AC">
              <w:rPr>
                <w:sz w:val="22"/>
                <w:szCs w:val="22"/>
              </w:rPr>
              <w:t>eat</w:t>
            </w:r>
          </w:p>
        </w:tc>
        <w:tc>
          <w:tcPr>
            <w:tcW w:w="0" w:type="auto"/>
          </w:tcPr>
          <w:p w14:paraId="6022BE9D" w14:textId="77777777" w:rsidR="00BD0B2C" w:rsidRPr="000268AC" w:rsidRDefault="00BD0B2C" w:rsidP="00BF0535">
            <w:pPr>
              <w:pStyle w:val="Compac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268AC">
              <w:rPr>
                <w:b/>
                <w:bCs/>
                <w:sz w:val="22"/>
                <w:szCs w:val="22"/>
              </w:rPr>
              <w:t>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FF783DF" w14:textId="77777777" w:rsidR="00BD0B2C" w:rsidRPr="000268AC" w:rsidRDefault="00BD0B2C" w:rsidP="00BF0535">
            <w:pPr>
              <w:pStyle w:val="Compact"/>
              <w:spacing w:before="0" w:after="0"/>
              <w:rPr>
                <w:b/>
                <w:bCs/>
                <w:sz w:val="22"/>
                <w:szCs w:val="22"/>
              </w:rPr>
            </w:pPr>
            <w:r w:rsidRPr="000268AC">
              <w:rPr>
                <w:b/>
                <w:bCs/>
                <w:sz w:val="22"/>
                <w:szCs w:val="22"/>
              </w:rPr>
              <w:t>eaten</w:t>
            </w:r>
          </w:p>
        </w:tc>
        <w:tc>
          <w:tcPr>
            <w:tcW w:w="0" w:type="auto"/>
          </w:tcPr>
          <w:p w14:paraId="458ADEFF" w14:textId="77777777" w:rsidR="00BD0B2C" w:rsidRPr="000268AC" w:rsidRDefault="00BD0B2C" w:rsidP="00BF0535">
            <w:pPr>
              <w:pStyle w:val="Compac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proofErr w:type="spellStart"/>
            <w:r w:rsidRPr="000268AC">
              <w:rPr>
                <w:sz w:val="22"/>
                <w:szCs w:val="22"/>
              </w:rPr>
              <w:t>äta</w:t>
            </w:r>
            <w:proofErr w:type="spellEnd"/>
          </w:p>
        </w:tc>
      </w:tr>
      <w:tr w:rsidR="00BD0B2C" w:rsidRPr="000268AC" w14:paraId="6DF97739" w14:textId="77777777" w:rsidTr="00BF053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55E7C72" w14:textId="77777777" w:rsidR="00BD0B2C" w:rsidRPr="000268AC" w:rsidRDefault="00BD0B2C" w:rsidP="00BF0535">
            <w:pPr>
              <w:pStyle w:val="Compact"/>
              <w:spacing w:before="0" w:after="0"/>
              <w:rPr>
                <w:sz w:val="22"/>
                <w:szCs w:val="22"/>
              </w:rPr>
            </w:pPr>
            <w:r w:rsidRPr="000268AC">
              <w:rPr>
                <w:sz w:val="22"/>
                <w:szCs w:val="22"/>
              </w:rPr>
              <w:t>go</w:t>
            </w:r>
          </w:p>
        </w:tc>
        <w:tc>
          <w:tcPr>
            <w:tcW w:w="0" w:type="auto"/>
          </w:tcPr>
          <w:p w14:paraId="24D8FF73" w14:textId="77777777" w:rsidR="00BD0B2C" w:rsidRPr="000268AC" w:rsidRDefault="00BD0B2C" w:rsidP="00BF0535">
            <w:pPr>
              <w:pStyle w:val="Compac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268AC">
              <w:rPr>
                <w:b/>
                <w:bCs/>
                <w:sz w:val="22"/>
                <w:szCs w:val="22"/>
              </w:rPr>
              <w:t>went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3CCB70B" w14:textId="77777777" w:rsidR="00BD0B2C" w:rsidRPr="000268AC" w:rsidRDefault="00BD0B2C" w:rsidP="00BF0535">
            <w:pPr>
              <w:pStyle w:val="Compact"/>
              <w:spacing w:before="0" w:after="0"/>
              <w:rPr>
                <w:b/>
                <w:bCs/>
                <w:sz w:val="22"/>
                <w:szCs w:val="22"/>
              </w:rPr>
            </w:pPr>
            <w:r w:rsidRPr="000268AC">
              <w:rPr>
                <w:b/>
                <w:bCs/>
                <w:sz w:val="22"/>
                <w:szCs w:val="22"/>
              </w:rPr>
              <w:t>gone</w:t>
            </w:r>
          </w:p>
        </w:tc>
        <w:tc>
          <w:tcPr>
            <w:tcW w:w="0" w:type="auto"/>
          </w:tcPr>
          <w:p w14:paraId="4F96F9C9" w14:textId="77777777" w:rsidR="00BD0B2C" w:rsidRPr="000268AC" w:rsidRDefault="00BD0B2C" w:rsidP="00BF0535">
            <w:pPr>
              <w:pStyle w:val="Compac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proofErr w:type="spellStart"/>
            <w:r w:rsidRPr="000268AC">
              <w:rPr>
                <w:sz w:val="22"/>
                <w:szCs w:val="22"/>
              </w:rPr>
              <w:t>gå</w:t>
            </w:r>
            <w:proofErr w:type="spellEnd"/>
          </w:p>
        </w:tc>
      </w:tr>
      <w:tr w:rsidR="00BD0B2C" w:rsidRPr="000268AC" w14:paraId="3EBCF4ED" w14:textId="77777777" w:rsidTr="00BF05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65FB26E" w14:textId="77777777" w:rsidR="00BD0B2C" w:rsidRPr="000268AC" w:rsidRDefault="00BD0B2C" w:rsidP="00BF0535">
            <w:pPr>
              <w:pStyle w:val="Compact"/>
              <w:spacing w:before="0" w:after="0"/>
              <w:rPr>
                <w:sz w:val="22"/>
                <w:szCs w:val="22"/>
              </w:rPr>
            </w:pPr>
            <w:r w:rsidRPr="000268AC">
              <w:rPr>
                <w:sz w:val="22"/>
                <w:szCs w:val="22"/>
              </w:rPr>
              <w:t>write</w:t>
            </w:r>
          </w:p>
        </w:tc>
        <w:tc>
          <w:tcPr>
            <w:tcW w:w="0" w:type="auto"/>
          </w:tcPr>
          <w:p w14:paraId="704CEF03" w14:textId="77777777" w:rsidR="00BD0B2C" w:rsidRPr="000268AC" w:rsidRDefault="00BD0B2C" w:rsidP="00BF0535">
            <w:pPr>
              <w:pStyle w:val="Compac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268AC">
              <w:rPr>
                <w:b/>
                <w:bCs/>
                <w:sz w:val="22"/>
                <w:szCs w:val="22"/>
              </w:rPr>
              <w:t>wrote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27A4A1D" w14:textId="77777777" w:rsidR="00BD0B2C" w:rsidRPr="000268AC" w:rsidRDefault="00BD0B2C" w:rsidP="00BF0535">
            <w:pPr>
              <w:pStyle w:val="Compact"/>
              <w:spacing w:before="0" w:after="0"/>
              <w:rPr>
                <w:b/>
                <w:bCs/>
                <w:sz w:val="22"/>
                <w:szCs w:val="22"/>
              </w:rPr>
            </w:pPr>
            <w:r w:rsidRPr="000268AC">
              <w:rPr>
                <w:b/>
                <w:bCs/>
                <w:sz w:val="22"/>
                <w:szCs w:val="22"/>
              </w:rPr>
              <w:t>written</w:t>
            </w:r>
          </w:p>
        </w:tc>
        <w:tc>
          <w:tcPr>
            <w:tcW w:w="0" w:type="auto"/>
          </w:tcPr>
          <w:p w14:paraId="387A1679" w14:textId="77777777" w:rsidR="00BD0B2C" w:rsidRPr="000268AC" w:rsidRDefault="00BD0B2C" w:rsidP="00BF0535">
            <w:pPr>
              <w:pStyle w:val="Compac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proofErr w:type="spellStart"/>
            <w:r w:rsidRPr="000268AC">
              <w:rPr>
                <w:sz w:val="22"/>
                <w:szCs w:val="22"/>
              </w:rPr>
              <w:t>skriva</w:t>
            </w:r>
            <w:proofErr w:type="spellEnd"/>
          </w:p>
        </w:tc>
      </w:tr>
      <w:tr w:rsidR="00BD0B2C" w:rsidRPr="000268AC" w14:paraId="6C74E9D0" w14:textId="77777777" w:rsidTr="00BF053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20D012F" w14:textId="77777777" w:rsidR="00BD0B2C" w:rsidRPr="000268AC" w:rsidRDefault="00BD0B2C" w:rsidP="00BF0535">
            <w:pPr>
              <w:pStyle w:val="Compact"/>
              <w:spacing w:before="0" w:after="0"/>
              <w:rPr>
                <w:sz w:val="22"/>
                <w:szCs w:val="22"/>
              </w:rPr>
            </w:pPr>
            <w:r w:rsidRPr="000268AC">
              <w:rPr>
                <w:sz w:val="22"/>
                <w:szCs w:val="22"/>
              </w:rPr>
              <w:t>break</w:t>
            </w:r>
          </w:p>
        </w:tc>
        <w:tc>
          <w:tcPr>
            <w:tcW w:w="0" w:type="auto"/>
          </w:tcPr>
          <w:p w14:paraId="77F36726" w14:textId="77777777" w:rsidR="00BD0B2C" w:rsidRPr="000268AC" w:rsidRDefault="00BD0B2C" w:rsidP="00BF0535">
            <w:pPr>
              <w:pStyle w:val="Compac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268AC">
              <w:rPr>
                <w:b/>
                <w:bCs/>
                <w:sz w:val="22"/>
                <w:szCs w:val="22"/>
              </w:rPr>
              <w:t>broke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FC91F67" w14:textId="77777777" w:rsidR="00BD0B2C" w:rsidRPr="000268AC" w:rsidRDefault="00BD0B2C" w:rsidP="00BF0535">
            <w:pPr>
              <w:pStyle w:val="Compact"/>
              <w:spacing w:before="0" w:after="0"/>
              <w:rPr>
                <w:b/>
                <w:bCs/>
                <w:sz w:val="22"/>
                <w:szCs w:val="22"/>
              </w:rPr>
            </w:pPr>
            <w:r w:rsidRPr="000268AC">
              <w:rPr>
                <w:b/>
                <w:bCs/>
                <w:sz w:val="22"/>
                <w:szCs w:val="22"/>
              </w:rPr>
              <w:t>broken</w:t>
            </w:r>
          </w:p>
        </w:tc>
        <w:tc>
          <w:tcPr>
            <w:tcW w:w="0" w:type="auto"/>
          </w:tcPr>
          <w:p w14:paraId="71C6A355" w14:textId="77777777" w:rsidR="00BD0B2C" w:rsidRPr="000268AC" w:rsidRDefault="00BD0B2C" w:rsidP="00BF0535">
            <w:pPr>
              <w:pStyle w:val="Compac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proofErr w:type="spellStart"/>
            <w:r w:rsidRPr="000268AC">
              <w:rPr>
                <w:sz w:val="22"/>
                <w:szCs w:val="22"/>
              </w:rPr>
              <w:t>bryta</w:t>
            </w:r>
            <w:proofErr w:type="spellEnd"/>
          </w:p>
        </w:tc>
      </w:tr>
      <w:tr w:rsidR="00BD0B2C" w:rsidRPr="000268AC" w14:paraId="35FB8935" w14:textId="77777777" w:rsidTr="00BF05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C3ACD2B" w14:textId="77777777" w:rsidR="00BD0B2C" w:rsidRPr="000268AC" w:rsidRDefault="00BD0B2C" w:rsidP="00BF0535">
            <w:pPr>
              <w:pStyle w:val="Compact"/>
              <w:spacing w:before="0" w:after="0"/>
              <w:rPr>
                <w:sz w:val="22"/>
                <w:szCs w:val="22"/>
              </w:rPr>
            </w:pPr>
            <w:r w:rsidRPr="000268AC">
              <w:rPr>
                <w:sz w:val="22"/>
                <w:szCs w:val="22"/>
              </w:rPr>
              <w:t>choose</w:t>
            </w:r>
          </w:p>
        </w:tc>
        <w:tc>
          <w:tcPr>
            <w:tcW w:w="0" w:type="auto"/>
          </w:tcPr>
          <w:p w14:paraId="56DDC728" w14:textId="77777777" w:rsidR="00BD0B2C" w:rsidRPr="000268AC" w:rsidRDefault="00BD0B2C" w:rsidP="00BF0535">
            <w:pPr>
              <w:pStyle w:val="Compac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268AC">
              <w:rPr>
                <w:b/>
                <w:bCs/>
                <w:sz w:val="22"/>
                <w:szCs w:val="22"/>
              </w:rPr>
              <w:t>chose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52E2FE3" w14:textId="77777777" w:rsidR="00BD0B2C" w:rsidRPr="000268AC" w:rsidRDefault="00BD0B2C" w:rsidP="00BF0535">
            <w:pPr>
              <w:pStyle w:val="Compact"/>
              <w:spacing w:before="0" w:after="0"/>
              <w:rPr>
                <w:b/>
                <w:bCs/>
                <w:sz w:val="22"/>
                <w:szCs w:val="22"/>
              </w:rPr>
            </w:pPr>
            <w:r w:rsidRPr="000268AC">
              <w:rPr>
                <w:b/>
                <w:bCs/>
                <w:sz w:val="22"/>
                <w:szCs w:val="22"/>
              </w:rPr>
              <w:t>chosen</w:t>
            </w:r>
          </w:p>
        </w:tc>
        <w:tc>
          <w:tcPr>
            <w:tcW w:w="0" w:type="auto"/>
          </w:tcPr>
          <w:p w14:paraId="27EFCF97" w14:textId="77777777" w:rsidR="00BD0B2C" w:rsidRPr="000268AC" w:rsidRDefault="00BD0B2C" w:rsidP="00BF0535">
            <w:pPr>
              <w:pStyle w:val="Compac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proofErr w:type="spellStart"/>
            <w:r w:rsidRPr="000268AC">
              <w:rPr>
                <w:sz w:val="22"/>
                <w:szCs w:val="22"/>
              </w:rPr>
              <w:t>välja</w:t>
            </w:r>
            <w:proofErr w:type="spellEnd"/>
          </w:p>
        </w:tc>
      </w:tr>
    </w:tbl>
    <w:p w14:paraId="0DCB7652" w14:textId="77777777" w:rsidR="00BD0B2C" w:rsidRDefault="00BD0B2C" w:rsidP="00BD0B2C">
      <w:pPr>
        <w:pStyle w:val="Brdtext"/>
        <w:spacing w:before="0" w:after="0"/>
        <w:rPr>
          <w:b/>
          <w:bCs/>
          <w:sz w:val="22"/>
          <w:szCs w:val="22"/>
        </w:rPr>
      </w:pPr>
    </w:p>
    <w:p w14:paraId="5186E6E1" w14:textId="77777777" w:rsidR="00BD0B2C" w:rsidRPr="000268AC" w:rsidRDefault="00BD0B2C" w:rsidP="00BD0B2C">
      <w:pPr>
        <w:pStyle w:val="Brdtext"/>
        <w:spacing w:before="0" w:after="0"/>
        <w:rPr>
          <w:sz w:val="22"/>
          <w:szCs w:val="22"/>
        </w:rPr>
      </w:pPr>
      <w:r w:rsidRPr="000268AC">
        <w:rPr>
          <w:b/>
          <w:bCs/>
          <w:sz w:val="22"/>
          <w:szCs w:val="22"/>
        </w:rPr>
        <w:t>3. Fill in the blank with the correct genitive form.</w:t>
      </w:r>
    </w:p>
    <w:p w14:paraId="3F541D54" w14:textId="77777777" w:rsidR="00BD0B2C" w:rsidRPr="000268AC" w:rsidRDefault="00BD0B2C" w:rsidP="00025DA0">
      <w:pPr>
        <w:pStyle w:val="Compact"/>
        <w:numPr>
          <w:ilvl w:val="0"/>
          <w:numId w:val="10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brother’s</w:t>
      </w:r>
    </w:p>
    <w:p w14:paraId="18F60652" w14:textId="77777777" w:rsidR="00BD0B2C" w:rsidRPr="000268AC" w:rsidRDefault="00BD0B2C" w:rsidP="00025DA0">
      <w:pPr>
        <w:pStyle w:val="Compact"/>
        <w:numPr>
          <w:ilvl w:val="0"/>
          <w:numId w:val="10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Anna’s</w:t>
      </w:r>
    </w:p>
    <w:p w14:paraId="315D335C" w14:textId="77777777" w:rsidR="00BD0B2C" w:rsidRPr="000268AC" w:rsidRDefault="00BD0B2C" w:rsidP="00025DA0">
      <w:pPr>
        <w:pStyle w:val="Compact"/>
        <w:numPr>
          <w:ilvl w:val="0"/>
          <w:numId w:val="10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dog’s</w:t>
      </w:r>
    </w:p>
    <w:p w14:paraId="5F881368" w14:textId="77777777" w:rsidR="00BD0B2C" w:rsidRPr="000268AC" w:rsidRDefault="00BD0B2C" w:rsidP="00025DA0">
      <w:pPr>
        <w:pStyle w:val="Compact"/>
        <w:numPr>
          <w:ilvl w:val="0"/>
          <w:numId w:val="10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parents’</w:t>
      </w:r>
    </w:p>
    <w:p w14:paraId="025D6576" w14:textId="77777777" w:rsidR="00BD0B2C" w:rsidRPr="000268AC" w:rsidRDefault="00BD0B2C" w:rsidP="00025DA0">
      <w:pPr>
        <w:pStyle w:val="Compact"/>
        <w:numPr>
          <w:ilvl w:val="0"/>
          <w:numId w:val="10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children’s</w:t>
      </w:r>
    </w:p>
    <w:p w14:paraId="540A09D3" w14:textId="4226B0BD" w:rsidR="00BD0B2C" w:rsidRDefault="00BD0B2C" w:rsidP="00BD0B2C">
      <w:pPr>
        <w:pStyle w:val="FirstParagraph"/>
        <w:spacing w:before="0" w:after="0"/>
        <w:rPr>
          <w:b/>
          <w:bCs/>
          <w:sz w:val="22"/>
          <w:szCs w:val="22"/>
        </w:rPr>
      </w:pPr>
    </w:p>
    <w:p w14:paraId="2027D912" w14:textId="77777777" w:rsidR="00BD0B2C" w:rsidRPr="000268AC" w:rsidRDefault="00BD0B2C" w:rsidP="00BD0B2C">
      <w:pPr>
        <w:pStyle w:val="FirstParagraph"/>
        <w:spacing w:before="0" w:after="0"/>
        <w:rPr>
          <w:sz w:val="22"/>
          <w:szCs w:val="22"/>
        </w:rPr>
      </w:pPr>
      <w:r w:rsidRPr="000268AC">
        <w:rPr>
          <w:b/>
          <w:bCs/>
          <w:sz w:val="22"/>
          <w:szCs w:val="22"/>
        </w:rPr>
        <w:lastRenderedPageBreak/>
        <w:t>4. Choose the correct form of the verb in brackets.</w:t>
      </w:r>
    </w:p>
    <w:p w14:paraId="33BF43DB" w14:textId="77777777" w:rsidR="00BD0B2C" w:rsidRPr="000268AC" w:rsidRDefault="00BD0B2C" w:rsidP="00025DA0">
      <w:pPr>
        <w:pStyle w:val="Compact"/>
        <w:numPr>
          <w:ilvl w:val="0"/>
          <w:numId w:val="11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goes</w:t>
      </w:r>
    </w:p>
    <w:p w14:paraId="4B9B0ADD" w14:textId="77777777" w:rsidR="00BD0B2C" w:rsidRPr="000268AC" w:rsidRDefault="00BD0B2C" w:rsidP="00025DA0">
      <w:pPr>
        <w:pStyle w:val="Compact"/>
        <w:numPr>
          <w:ilvl w:val="0"/>
          <w:numId w:val="11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like</w:t>
      </w:r>
    </w:p>
    <w:p w14:paraId="15FCA61E" w14:textId="77777777" w:rsidR="00BD0B2C" w:rsidRPr="000268AC" w:rsidRDefault="00BD0B2C" w:rsidP="00025DA0">
      <w:pPr>
        <w:pStyle w:val="Compact"/>
        <w:numPr>
          <w:ilvl w:val="0"/>
          <w:numId w:val="11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cries</w:t>
      </w:r>
    </w:p>
    <w:p w14:paraId="187D7A9C" w14:textId="77777777" w:rsidR="00BD0B2C" w:rsidRPr="000268AC" w:rsidRDefault="00BD0B2C" w:rsidP="00025DA0">
      <w:pPr>
        <w:pStyle w:val="Compact"/>
        <w:numPr>
          <w:ilvl w:val="0"/>
          <w:numId w:val="11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doesn’t</w:t>
      </w:r>
    </w:p>
    <w:p w14:paraId="20D55E82" w14:textId="77777777" w:rsidR="00BD0B2C" w:rsidRPr="000268AC" w:rsidRDefault="00BD0B2C" w:rsidP="00025DA0">
      <w:pPr>
        <w:pStyle w:val="Compact"/>
        <w:numPr>
          <w:ilvl w:val="0"/>
          <w:numId w:val="11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were</w:t>
      </w:r>
    </w:p>
    <w:p w14:paraId="34975EAB" w14:textId="6A970BF4" w:rsidR="00BD0B2C" w:rsidRDefault="00BD0B2C" w:rsidP="00BD0B2C">
      <w:pPr>
        <w:pStyle w:val="FirstParagraph"/>
        <w:spacing w:before="0" w:after="0"/>
        <w:rPr>
          <w:b/>
          <w:bCs/>
          <w:sz w:val="22"/>
          <w:szCs w:val="22"/>
        </w:rPr>
      </w:pPr>
    </w:p>
    <w:p w14:paraId="2E179DDD" w14:textId="6F144456" w:rsidR="00BD0B2C" w:rsidRPr="000268AC" w:rsidRDefault="00BD0B2C" w:rsidP="00BD0B2C">
      <w:pPr>
        <w:pStyle w:val="FirstParagraph"/>
        <w:spacing w:before="0" w:after="0"/>
        <w:rPr>
          <w:sz w:val="22"/>
          <w:szCs w:val="22"/>
        </w:rPr>
      </w:pPr>
      <w:r w:rsidRPr="000268AC">
        <w:rPr>
          <w:b/>
          <w:bCs/>
          <w:sz w:val="22"/>
          <w:szCs w:val="22"/>
        </w:rPr>
        <w:t>5. Write the correct form of the verb be.</w:t>
      </w:r>
      <w:r>
        <w:rPr>
          <w:b/>
          <w:bCs/>
          <w:sz w:val="22"/>
          <w:szCs w:val="22"/>
        </w:rPr>
        <w:br/>
      </w:r>
    </w:p>
    <w:tbl>
      <w:tblPr>
        <w:tblStyle w:val="Listtabell3dekorfrg3"/>
        <w:tblW w:w="0" w:type="auto"/>
        <w:tblLook w:val="0020" w:firstRow="1" w:lastRow="0" w:firstColumn="0" w:lastColumn="0" w:noHBand="0" w:noVBand="0"/>
      </w:tblPr>
      <w:tblGrid>
        <w:gridCol w:w="985"/>
        <w:gridCol w:w="1250"/>
      </w:tblGrid>
      <w:tr w:rsidR="00BD0B2C" w:rsidRPr="000268AC" w14:paraId="3504C5BA" w14:textId="77777777" w:rsidTr="00BF05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shd w:val="clear" w:color="auto" w:fill="D9F2D0" w:themeFill="accent6" w:themeFillTint="33"/>
          </w:tcPr>
          <w:p w14:paraId="5B0FF5A9" w14:textId="77777777" w:rsidR="00BD0B2C" w:rsidRPr="000268AC" w:rsidRDefault="00BD0B2C" w:rsidP="00BF0535">
            <w:pPr>
              <w:pStyle w:val="Compact"/>
              <w:spacing w:before="0" w:after="0"/>
              <w:rPr>
                <w:color w:val="auto"/>
                <w:sz w:val="22"/>
                <w:szCs w:val="22"/>
              </w:rPr>
            </w:pPr>
            <w:r w:rsidRPr="000268AC">
              <w:rPr>
                <w:color w:val="auto"/>
                <w:sz w:val="22"/>
                <w:szCs w:val="22"/>
              </w:rPr>
              <w:t>Subject</w:t>
            </w:r>
          </w:p>
        </w:tc>
        <w:tc>
          <w:tcPr>
            <w:tcW w:w="0" w:type="auto"/>
            <w:shd w:val="clear" w:color="auto" w:fill="D9F2D0" w:themeFill="accent6" w:themeFillTint="33"/>
          </w:tcPr>
          <w:p w14:paraId="0E502E16" w14:textId="77777777" w:rsidR="00BD0B2C" w:rsidRPr="000268AC" w:rsidRDefault="00BD0B2C" w:rsidP="00BF0535">
            <w:pPr>
              <w:pStyle w:val="Compact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  <w:r w:rsidRPr="000268AC">
              <w:rPr>
                <w:color w:val="auto"/>
                <w:sz w:val="22"/>
                <w:szCs w:val="22"/>
              </w:rPr>
              <w:t>Verb Form</w:t>
            </w:r>
          </w:p>
        </w:tc>
      </w:tr>
      <w:tr w:rsidR="00BD0B2C" w:rsidRPr="000268AC" w14:paraId="0AA282F3" w14:textId="77777777" w:rsidTr="00BF05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3225234" w14:textId="77777777" w:rsidR="00BD0B2C" w:rsidRPr="000268AC" w:rsidRDefault="00BD0B2C" w:rsidP="00BF0535">
            <w:pPr>
              <w:pStyle w:val="Compact"/>
              <w:spacing w:before="0" w:after="0"/>
              <w:rPr>
                <w:sz w:val="22"/>
                <w:szCs w:val="22"/>
              </w:rPr>
            </w:pPr>
            <w:r w:rsidRPr="000268AC">
              <w:rPr>
                <w:sz w:val="22"/>
                <w:szCs w:val="22"/>
              </w:rPr>
              <w:t>I</w:t>
            </w:r>
          </w:p>
        </w:tc>
        <w:tc>
          <w:tcPr>
            <w:tcW w:w="0" w:type="auto"/>
          </w:tcPr>
          <w:p w14:paraId="26B8625E" w14:textId="77777777" w:rsidR="00BD0B2C" w:rsidRPr="00025DA0" w:rsidRDefault="00BD0B2C" w:rsidP="00BF0535">
            <w:pPr>
              <w:pStyle w:val="Compac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25DA0">
              <w:rPr>
                <w:b/>
                <w:bCs/>
                <w:sz w:val="22"/>
                <w:szCs w:val="22"/>
              </w:rPr>
              <w:t>am</w:t>
            </w:r>
          </w:p>
        </w:tc>
      </w:tr>
      <w:tr w:rsidR="00BD0B2C" w:rsidRPr="000268AC" w14:paraId="68A9227B" w14:textId="77777777" w:rsidTr="00BF053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7864CBE" w14:textId="77777777" w:rsidR="00BD0B2C" w:rsidRPr="000268AC" w:rsidRDefault="00BD0B2C" w:rsidP="00BF0535">
            <w:pPr>
              <w:pStyle w:val="Compact"/>
              <w:spacing w:before="0" w:after="0"/>
              <w:rPr>
                <w:sz w:val="22"/>
                <w:szCs w:val="22"/>
              </w:rPr>
            </w:pPr>
            <w:r w:rsidRPr="000268AC">
              <w:rPr>
                <w:sz w:val="22"/>
                <w:szCs w:val="22"/>
              </w:rPr>
              <w:t>He</w:t>
            </w:r>
          </w:p>
        </w:tc>
        <w:tc>
          <w:tcPr>
            <w:tcW w:w="0" w:type="auto"/>
          </w:tcPr>
          <w:p w14:paraId="163ACBCD" w14:textId="77777777" w:rsidR="00BD0B2C" w:rsidRPr="00025DA0" w:rsidRDefault="00BD0B2C" w:rsidP="00BF0535">
            <w:pPr>
              <w:pStyle w:val="Compac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25DA0">
              <w:rPr>
                <w:b/>
                <w:bCs/>
                <w:sz w:val="22"/>
                <w:szCs w:val="22"/>
              </w:rPr>
              <w:t>is</w:t>
            </w:r>
          </w:p>
        </w:tc>
      </w:tr>
      <w:tr w:rsidR="00BD0B2C" w:rsidRPr="000268AC" w14:paraId="60A2836F" w14:textId="77777777" w:rsidTr="00BF05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B9CAC90" w14:textId="77777777" w:rsidR="00BD0B2C" w:rsidRPr="000268AC" w:rsidRDefault="00BD0B2C" w:rsidP="00BF0535">
            <w:pPr>
              <w:pStyle w:val="Compact"/>
              <w:spacing w:before="0" w:after="0"/>
              <w:rPr>
                <w:sz w:val="22"/>
                <w:szCs w:val="22"/>
              </w:rPr>
            </w:pPr>
            <w:r w:rsidRPr="000268AC">
              <w:rPr>
                <w:sz w:val="22"/>
                <w:szCs w:val="22"/>
              </w:rPr>
              <w:t>They</w:t>
            </w:r>
          </w:p>
        </w:tc>
        <w:tc>
          <w:tcPr>
            <w:tcW w:w="0" w:type="auto"/>
          </w:tcPr>
          <w:p w14:paraId="0494EF07" w14:textId="77777777" w:rsidR="00BD0B2C" w:rsidRPr="00025DA0" w:rsidRDefault="00BD0B2C" w:rsidP="00BF0535">
            <w:pPr>
              <w:pStyle w:val="Compac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25DA0">
              <w:rPr>
                <w:b/>
                <w:bCs/>
                <w:sz w:val="22"/>
                <w:szCs w:val="22"/>
              </w:rPr>
              <w:t>are</w:t>
            </w:r>
          </w:p>
        </w:tc>
      </w:tr>
      <w:tr w:rsidR="00BD0B2C" w:rsidRPr="000268AC" w14:paraId="7753D885" w14:textId="77777777" w:rsidTr="00BF053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5991363" w14:textId="77777777" w:rsidR="00BD0B2C" w:rsidRPr="000268AC" w:rsidRDefault="00BD0B2C" w:rsidP="00BF0535">
            <w:pPr>
              <w:pStyle w:val="Compact"/>
              <w:spacing w:before="0" w:after="0"/>
              <w:rPr>
                <w:sz w:val="22"/>
                <w:szCs w:val="22"/>
              </w:rPr>
            </w:pPr>
            <w:r w:rsidRPr="000268AC">
              <w:rPr>
                <w:sz w:val="22"/>
                <w:szCs w:val="22"/>
              </w:rPr>
              <w:t>She</w:t>
            </w:r>
          </w:p>
        </w:tc>
        <w:tc>
          <w:tcPr>
            <w:tcW w:w="0" w:type="auto"/>
          </w:tcPr>
          <w:p w14:paraId="6C89A38A" w14:textId="77777777" w:rsidR="00BD0B2C" w:rsidRPr="00025DA0" w:rsidRDefault="00BD0B2C" w:rsidP="00BF0535">
            <w:pPr>
              <w:pStyle w:val="Compact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25DA0">
              <w:rPr>
                <w:b/>
                <w:bCs/>
                <w:sz w:val="22"/>
                <w:szCs w:val="22"/>
              </w:rPr>
              <w:t>is</w:t>
            </w:r>
          </w:p>
        </w:tc>
      </w:tr>
      <w:tr w:rsidR="00BD0B2C" w:rsidRPr="000268AC" w14:paraId="0FE7337B" w14:textId="77777777" w:rsidTr="00BF05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6A65C07" w14:textId="77777777" w:rsidR="00BD0B2C" w:rsidRPr="000268AC" w:rsidRDefault="00BD0B2C" w:rsidP="00BF0535">
            <w:pPr>
              <w:pStyle w:val="Compact"/>
              <w:spacing w:before="0" w:after="0"/>
              <w:rPr>
                <w:sz w:val="22"/>
                <w:szCs w:val="22"/>
              </w:rPr>
            </w:pPr>
            <w:r w:rsidRPr="000268AC">
              <w:rPr>
                <w:sz w:val="22"/>
                <w:szCs w:val="22"/>
              </w:rPr>
              <w:t>You</w:t>
            </w:r>
          </w:p>
        </w:tc>
        <w:tc>
          <w:tcPr>
            <w:tcW w:w="0" w:type="auto"/>
          </w:tcPr>
          <w:p w14:paraId="1725602C" w14:textId="77777777" w:rsidR="00BD0B2C" w:rsidRPr="00025DA0" w:rsidRDefault="00BD0B2C" w:rsidP="00BF0535">
            <w:pPr>
              <w:pStyle w:val="Compact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025DA0">
              <w:rPr>
                <w:b/>
                <w:bCs/>
                <w:sz w:val="22"/>
                <w:szCs w:val="22"/>
              </w:rPr>
              <w:t>are</w:t>
            </w:r>
          </w:p>
        </w:tc>
      </w:tr>
    </w:tbl>
    <w:p w14:paraId="33AEB1B4" w14:textId="77777777" w:rsidR="00BD0B2C" w:rsidRDefault="00BD0B2C" w:rsidP="00BD0B2C">
      <w:pPr>
        <w:pStyle w:val="Brdtext"/>
        <w:spacing w:before="0" w:after="0"/>
        <w:rPr>
          <w:b/>
          <w:bCs/>
          <w:sz w:val="22"/>
          <w:szCs w:val="22"/>
        </w:rPr>
      </w:pPr>
    </w:p>
    <w:p w14:paraId="4FE40CD3" w14:textId="6A1DB55E" w:rsidR="00BD0B2C" w:rsidRPr="000268AC" w:rsidRDefault="00BD0B2C" w:rsidP="00BD0B2C">
      <w:pPr>
        <w:pStyle w:val="Brdtext"/>
        <w:spacing w:before="0" w:after="0"/>
        <w:rPr>
          <w:sz w:val="22"/>
          <w:szCs w:val="22"/>
        </w:rPr>
      </w:pPr>
      <w:r w:rsidRPr="000268AC">
        <w:rPr>
          <w:b/>
          <w:bCs/>
          <w:sz w:val="22"/>
          <w:szCs w:val="22"/>
        </w:rPr>
        <w:t>6. Complete the sentences with words from the box.</w:t>
      </w:r>
    </w:p>
    <w:p w14:paraId="7ACCCA99" w14:textId="77777777" w:rsidR="00BD0B2C" w:rsidRPr="000268AC" w:rsidRDefault="00BD0B2C" w:rsidP="00025DA0">
      <w:pPr>
        <w:pStyle w:val="Compact"/>
        <w:numPr>
          <w:ilvl w:val="0"/>
          <w:numId w:val="12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desert</w:t>
      </w:r>
    </w:p>
    <w:p w14:paraId="1D854885" w14:textId="77777777" w:rsidR="00BD0B2C" w:rsidRPr="000268AC" w:rsidRDefault="00BD0B2C" w:rsidP="00025DA0">
      <w:pPr>
        <w:pStyle w:val="Compact"/>
        <w:numPr>
          <w:ilvl w:val="0"/>
          <w:numId w:val="12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dessert</w:t>
      </w:r>
    </w:p>
    <w:p w14:paraId="1D3BD063" w14:textId="77777777" w:rsidR="00BD0B2C" w:rsidRPr="000268AC" w:rsidRDefault="00BD0B2C" w:rsidP="00025DA0">
      <w:pPr>
        <w:pStyle w:val="Compact"/>
        <w:numPr>
          <w:ilvl w:val="0"/>
          <w:numId w:val="12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capital</w:t>
      </w:r>
    </w:p>
    <w:p w14:paraId="1AB6370A" w14:textId="77777777" w:rsidR="00BD0B2C" w:rsidRPr="000268AC" w:rsidRDefault="00BD0B2C" w:rsidP="00025DA0">
      <w:pPr>
        <w:pStyle w:val="Compact"/>
        <w:numPr>
          <w:ilvl w:val="0"/>
          <w:numId w:val="12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principal</w:t>
      </w:r>
    </w:p>
    <w:p w14:paraId="5B6A42A3" w14:textId="77777777" w:rsidR="00BD0B2C" w:rsidRPr="000268AC" w:rsidRDefault="00BD0B2C" w:rsidP="00025DA0">
      <w:pPr>
        <w:pStyle w:val="Compact"/>
        <w:numPr>
          <w:ilvl w:val="0"/>
          <w:numId w:val="12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principle</w:t>
      </w:r>
    </w:p>
    <w:p w14:paraId="168B5669" w14:textId="4B335CDA" w:rsidR="00BD0B2C" w:rsidRPr="000268AC" w:rsidRDefault="00BD0B2C" w:rsidP="00025DA0">
      <w:pPr>
        <w:pStyle w:val="Compact"/>
        <w:numPr>
          <w:ilvl w:val="0"/>
          <w:numId w:val="12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Capitol</w:t>
      </w:r>
    </w:p>
    <w:p w14:paraId="7A7EC2E6" w14:textId="77777777" w:rsidR="00BD0B2C" w:rsidRDefault="00BD0B2C" w:rsidP="00BD0B2C">
      <w:pPr>
        <w:pStyle w:val="FirstParagraph"/>
        <w:spacing w:before="0" w:after="0"/>
        <w:rPr>
          <w:b/>
          <w:bCs/>
          <w:sz w:val="22"/>
          <w:szCs w:val="22"/>
        </w:rPr>
      </w:pPr>
    </w:p>
    <w:p w14:paraId="6C07D9B4" w14:textId="4CEAF0B3" w:rsidR="00BD0B2C" w:rsidRPr="000268AC" w:rsidRDefault="00BD0B2C" w:rsidP="00BD0B2C">
      <w:pPr>
        <w:pStyle w:val="FirstParagraph"/>
        <w:spacing w:before="0" w:after="0"/>
        <w:rPr>
          <w:sz w:val="22"/>
          <w:szCs w:val="22"/>
        </w:rPr>
      </w:pPr>
      <w:r w:rsidRPr="000268AC">
        <w:rPr>
          <w:b/>
          <w:bCs/>
          <w:sz w:val="22"/>
          <w:szCs w:val="22"/>
        </w:rPr>
        <w:t xml:space="preserve">7. Rewrite each sentence using the correct </w:t>
      </w:r>
      <w:proofErr w:type="spellStart"/>
      <w:r w:rsidRPr="000268AC">
        <w:rPr>
          <w:b/>
          <w:bCs/>
          <w:sz w:val="22"/>
          <w:szCs w:val="22"/>
        </w:rPr>
        <w:t>capitalisation</w:t>
      </w:r>
      <w:proofErr w:type="spellEnd"/>
      <w:r w:rsidRPr="000268AC">
        <w:rPr>
          <w:b/>
          <w:bCs/>
          <w:sz w:val="22"/>
          <w:szCs w:val="22"/>
        </w:rPr>
        <w:t>.</w:t>
      </w:r>
    </w:p>
    <w:p w14:paraId="0437BAD1" w14:textId="4AEEEAD1" w:rsidR="00BD0B2C" w:rsidRPr="000268AC" w:rsidRDefault="00BD0B2C" w:rsidP="00025DA0">
      <w:pPr>
        <w:pStyle w:val="Compact"/>
        <w:numPr>
          <w:ilvl w:val="0"/>
          <w:numId w:val="13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We visited London in April.</w:t>
      </w:r>
    </w:p>
    <w:p w14:paraId="6906911B" w14:textId="77777777" w:rsidR="00BD0B2C" w:rsidRPr="000268AC" w:rsidRDefault="00BD0B2C" w:rsidP="00025DA0">
      <w:pPr>
        <w:pStyle w:val="Compact"/>
        <w:numPr>
          <w:ilvl w:val="0"/>
          <w:numId w:val="13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My sister and I are learning Spanish.</w:t>
      </w:r>
    </w:p>
    <w:p w14:paraId="3BF9A6F4" w14:textId="3AB6F713" w:rsidR="00BD0B2C" w:rsidRPr="000268AC" w:rsidRDefault="00BD0B2C" w:rsidP="00025DA0">
      <w:pPr>
        <w:pStyle w:val="Compact"/>
        <w:numPr>
          <w:ilvl w:val="0"/>
          <w:numId w:val="13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The President of France is speaking today.</w:t>
      </w:r>
    </w:p>
    <w:p w14:paraId="7386B8ED" w14:textId="77777777" w:rsidR="00BD0B2C" w:rsidRPr="000268AC" w:rsidRDefault="00BD0B2C" w:rsidP="00025DA0">
      <w:pPr>
        <w:pStyle w:val="Compact"/>
        <w:numPr>
          <w:ilvl w:val="0"/>
          <w:numId w:val="13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On Monday she went to IKEA to buy a table.</w:t>
      </w:r>
    </w:p>
    <w:p w14:paraId="12715795" w14:textId="1B43D03A" w:rsidR="00BD0B2C" w:rsidRPr="000268AC" w:rsidRDefault="00BD0B2C" w:rsidP="00025DA0">
      <w:pPr>
        <w:pStyle w:val="Compact"/>
        <w:numPr>
          <w:ilvl w:val="0"/>
          <w:numId w:val="13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They saw Mount Everest during their trip.</w:t>
      </w:r>
    </w:p>
    <w:p w14:paraId="2139AFCB" w14:textId="48512118" w:rsidR="00BD0B2C" w:rsidRDefault="00BD0B2C" w:rsidP="00BD0B2C">
      <w:pPr>
        <w:pStyle w:val="FirstParagraph"/>
        <w:spacing w:before="0" w:after="0"/>
        <w:rPr>
          <w:b/>
          <w:bCs/>
          <w:sz w:val="22"/>
          <w:szCs w:val="22"/>
        </w:rPr>
      </w:pPr>
    </w:p>
    <w:p w14:paraId="3D19CF38" w14:textId="76245F7B" w:rsidR="00BD0B2C" w:rsidRPr="000268AC" w:rsidRDefault="00BD0B2C" w:rsidP="00BD0B2C">
      <w:pPr>
        <w:pStyle w:val="FirstParagraph"/>
        <w:spacing w:before="0" w:after="0"/>
        <w:rPr>
          <w:sz w:val="22"/>
          <w:szCs w:val="22"/>
        </w:rPr>
      </w:pPr>
      <w:r w:rsidRPr="000268AC">
        <w:rPr>
          <w:b/>
          <w:bCs/>
          <w:sz w:val="22"/>
          <w:szCs w:val="22"/>
        </w:rPr>
        <w:t>8. Translate into English using the genitive.</w:t>
      </w:r>
    </w:p>
    <w:p w14:paraId="222F7455" w14:textId="77777777" w:rsidR="00BD0B2C" w:rsidRPr="000268AC" w:rsidRDefault="00BD0B2C" w:rsidP="00025DA0">
      <w:pPr>
        <w:pStyle w:val="Compact"/>
        <w:numPr>
          <w:ilvl w:val="0"/>
          <w:numId w:val="14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Anna’s book</w:t>
      </w:r>
    </w:p>
    <w:p w14:paraId="118EA451" w14:textId="77777777" w:rsidR="00BD0B2C" w:rsidRPr="000268AC" w:rsidRDefault="00BD0B2C" w:rsidP="00025DA0">
      <w:pPr>
        <w:pStyle w:val="Compact"/>
        <w:numPr>
          <w:ilvl w:val="0"/>
          <w:numId w:val="14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The boy’s bike</w:t>
      </w:r>
    </w:p>
    <w:p w14:paraId="28427D30" w14:textId="24A99C2C" w:rsidR="00BD0B2C" w:rsidRPr="000268AC" w:rsidRDefault="00BD0B2C" w:rsidP="00025DA0">
      <w:pPr>
        <w:pStyle w:val="Compact"/>
        <w:numPr>
          <w:ilvl w:val="0"/>
          <w:numId w:val="14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The teachers’ schedule</w:t>
      </w:r>
    </w:p>
    <w:p w14:paraId="19C95209" w14:textId="7ADB8634" w:rsidR="00BD0B2C" w:rsidRPr="000268AC" w:rsidRDefault="00BD0B2C" w:rsidP="00025DA0">
      <w:pPr>
        <w:pStyle w:val="Compact"/>
        <w:numPr>
          <w:ilvl w:val="0"/>
          <w:numId w:val="14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My friend’s dog</w:t>
      </w:r>
    </w:p>
    <w:p w14:paraId="5B5CF491" w14:textId="1FC0AEA2" w:rsidR="00BD0B2C" w:rsidRPr="000268AC" w:rsidRDefault="00BD0B2C" w:rsidP="00025DA0">
      <w:pPr>
        <w:pStyle w:val="Compact"/>
        <w:numPr>
          <w:ilvl w:val="0"/>
          <w:numId w:val="14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The children’s shoes</w:t>
      </w:r>
    </w:p>
    <w:p w14:paraId="181F3B97" w14:textId="77777777" w:rsidR="00BD0B2C" w:rsidRDefault="00BD0B2C" w:rsidP="00BD0B2C">
      <w:pPr>
        <w:pStyle w:val="FirstParagraph"/>
        <w:spacing w:before="0" w:after="0"/>
        <w:rPr>
          <w:b/>
          <w:bCs/>
          <w:sz w:val="22"/>
          <w:szCs w:val="22"/>
        </w:rPr>
      </w:pPr>
    </w:p>
    <w:p w14:paraId="013DCC54" w14:textId="77777777" w:rsidR="00BD0B2C" w:rsidRPr="000268AC" w:rsidRDefault="00BD0B2C" w:rsidP="00BD0B2C">
      <w:pPr>
        <w:pStyle w:val="FirstParagraph"/>
        <w:spacing w:before="0" w:after="0"/>
        <w:rPr>
          <w:sz w:val="22"/>
          <w:szCs w:val="22"/>
        </w:rPr>
      </w:pPr>
      <w:r w:rsidRPr="000268AC">
        <w:rPr>
          <w:b/>
          <w:bCs/>
          <w:sz w:val="22"/>
          <w:szCs w:val="22"/>
        </w:rPr>
        <w:t>9. Choose the correct word: (than / then)</w:t>
      </w:r>
    </w:p>
    <w:p w14:paraId="3AD45608" w14:textId="77777777" w:rsidR="00BD0B2C" w:rsidRPr="000268AC" w:rsidRDefault="00BD0B2C" w:rsidP="00025DA0">
      <w:pPr>
        <w:pStyle w:val="Compact"/>
        <w:numPr>
          <w:ilvl w:val="0"/>
          <w:numId w:val="17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than</w:t>
      </w:r>
    </w:p>
    <w:p w14:paraId="7EF54E7D" w14:textId="77777777" w:rsidR="00BD0B2C" w:rsidRPr="000268AC" w:rsidRDefault="00BD0B2C" w:rsidP="00025DA0">
      <w:pPr>
        <w:pStyle w:val="Compact"/>
        <w:numPr>
          <w:ilvl w:val="0"/>
          <w:numId w:val="17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then</w:t>
      </w:r>
    </w:p>
    <w:p w14:paraId="23D1180F" w14:textId="77777777" w:rsidR="00BD0B2C" w:rsidRPr="000268AC" w:rsidRDefault="00BD0B2C" w:rsidP="00025DA0">
      <w:pPr>
        <w:pStyle w:val="Compact"/>
        <w:numPr>
          <w:ilvl w:val="0"/>
          <w:numId w:val="17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than</w:t>
      </w:r>
    </w:p>
    <w:p w14:paraId="2794BAA9" w14:textId="77777777" w:rsidR="00BD0B2C" w:rsidRPr="000268AC" w:rsidRDefault="00BD0B2C" w:rsidP="00025DA0">
      <w:pPr>
        <w:pStyle w:val="Compact"/>
        <w:numPr>
          <w:ilvl w:val="0"/>
          <w:numId w:val="17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then</w:t>
      </w:r>
    </w:p>
    <w:p w14:paraId="0FC9BC9D" w14:textId="77777777" w:rsidR="00BD0B2C" w:rsidRPr="000268AC" w:rsidRDefault="00BD0B2C" w:rsidP="00025DA0">
      <w:pPr>
        <w:pStyle w:val="Compact"/>
        <w:numPr>
          <w:ilvl w:val="0"/>
          <w:numId w:val="17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than</w:t>
      </w:r>
    </w:p>
    <w:p w14:paraId="495596FF" w14:textId="77777777" w:rsidR="00BD0B2C" w:rsidRDefault="00BD0B2C" w:rsidP="00BD0B2C">
      <w:pPr>
        <w:pStyle w:val="FirstParagraph"/>
        <w:spacing w:before="0" w:after="0"/>
        <w:rPr>
          <w:b/>
          <w:bCs/>
          <w:sz w:val="22"/>
          <w:szCs w:val="22"/>
        </w:rPr>
      </w:pPr>
    </w:p>
    <w:p w14:paraId="738E84CF" w14:textId="77777777" w:rsidR="00BD0B2C" w:rsidRPr="000268AC" w:rsidRDefault="00BD0B2C" w:rsidP="00BD0B2C">
      <w:pPr>
        <w:pStyle w:val="FirstParagraph"/>
        <w:spacing w:before="0" w:after="0"/>
        <w:rPr>
          <w:sz w:val="22"/>
          <w:szCs w:val="22"/>
        </w:rPr>
      </w:pPr>
      <w:r w:rsidRPr="000268AC">
        <w:rPr>
          <w:b/>
          <w:bCs/>
          <w:sz w:val="22"/>
          <w:szCs w:val="22"/>
        </w:rPr>
        <w:t>10. Complete the sentences with the correct form of “to be”.</w:t>
      </w:r>
    </w:p>
    <w:p w14:paraId="3D89E0AD" w14:textId="77777777" w:rsidR="00BD0B2C" w:rsidRPr="000268AC" w:rsidRDefault="00BD0B2C" w:rsidP="00025DA0">
      <w:pPr>
        <w:pStyle w:val="Compact"/>
        <w:numPr>
          <w:ilvl w:val="0"/>
          <w:numId w:val="15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am</w:t>
      </w:r>
    </w:p>
    <w:p w14:paraId="6D7D20D7" w14:textId="77777777" w:rsidR="00BD0B2C" w:rsidRPr="000268AC" w:rsidRDefault="00BD0B2C" w:rsidP="00025DA0">
      <w:pPr>
        <w:pStyle w:val="Compact"/>
        <w:numPr>
          <w:ilvl w:val="0"/>
          <w:numId w:val="15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are</w:t>
      </w:r>
    </w:p>
    <w:p w14:paraId="7461C9B2" w14:textId="77777777" w:rsidR="00BD0B2C" w:rsidRPr="000268AC" w:rsidRDefault="00BD0B2C" w:rsidP="00025DA0">
      <w:pPr>
        <w:pStyle w:val="Compact"/>
        <w:numPr>
          <w:ilvl w:val="0"/>
          <w:numId w:val="15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is</w:t>
      </w:r>
    </w:p>
    <w:p w14:paraId="66839996" w14:textId="77777777" w:rsidR="00BD0B2C" w:rsidRPr="000268AC" w:rsidRDefault="00BD0B2C" w:rsidP="00025DA0">
      <w:pPr>
        <w:pStyle w:val="Compact"/>
        <w:numPr>
          <w:ilvl w:val="0"/>
          <w:numId w:val="15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are</w:t>
      </w:r>
    </w:p>
    <w:p w14:paraId="61A80D4C" w14:textId="77777777" w:rsidR="00BD0B2C" w:rsidRPr="000268AC" w:rsidRDefault="00BD0B2C" w:rsidP="00025DA0">
      <w:pPr>
        <w:pStyle w:val="Compact"/>
        <w:numPr>
          <w:ilvl w:val="0"/>
          <w:numId w:val="15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is</w:t>
      </w:r>
    </w:p>
    <w:p w14:paraId="0712F57A" w14:textId="77777777" w:rsidR="00BD0B2C" w:rsidRDefault="00BD0B2C" w:rsidP="00BD0B2C">
      <w:pPr>
        <w:pStyle w:val="FirstParagraph"/>
        <w:spacing w:before="0" w:after="0"/>
        <w:rPr>
          <w:b/>
          <w:bCs/>
          <w:sz w:val="22"/>
          <w:szCs w:val="22"/>
        </w:rPr>
      </w:pPr>
    </w:p>
    <w:p w14:paraId="7D600D21" w14:textId="77777777" w:rsidR="00BD0B2C" w:rsidRPr="000268AC" w:rsidRDefault="00BD0B2C" w:rsidP="00BD0B2C">
      <w:pPr>
        <w:pStyle w:val="FirstParagraph"/>
        <w:spacing w:before="0" w:after="0"/>
        <w:rPr>
          <w:b/>
          <w:bCs/>
          <w:sz w:val="22"/>
          <w:szCs w:val="22"/>
        </w:rPr>
      </w:pPr>
      <w:r w:rsidRPr="000268AC">
        <w:rPr>
          <w:b/>
          <w:bCs/>
          <w:sz w:val="22"/>
          <w:szCs w:val="22"/>
        </w:rPr>
        <w:t>11. Rewrite the informal sentence in a more formal style.</w:t>
      </w:r>
    </w:p>
    <w:p w14:paraId="68E49396" w14:textId="77777777" w:rsidR="00BD0B2C" w:rsidRPr="000268AC" w:rsidRDefault="00BD0B2C" w:rsidP="00BD0B2C">
      <w:pPr>
        <w:pStyle w:val="Brdtext"/>
        <w:spacing w:before="0" w:after="0"/>
        <w:rPr>
          <w:i/>
          <w:iCs/>
          <w:color w:val="3A7C22" w:themeColor="accent6" w:themeShade="BF"/>
          <w:sz w:val="22"/>
          <w:szCs w:val="22"/>
        </w:rPr>
      </w:pPr>
      <w:r w:rsidRPr="000268AC">
        <w:rPr>
          <w:i/>
          <w:iCs/>
          <w:color w:val="3A7C22" w:themeColor="accent6" w:themeShade="BF"/>
          <w:sz w:val="22"/>
          <w:szCs w:val="22"/>
        </w:rPr>
        <w:t>Suggestions:</w:t>
      </w:r>
    </w:p>
    <w:p w14:paraId="23FED136" w14:textId="77777777" w:rsidR="00BD0B2C" w:rsidRPr="000268AC" w:rsidRDefault="00BD0B2C" w:rsidP="00025DA0">
      <w:pPr>
        <w:pStyle w:val="Compact"/>
        <w:numPr>
          <w:ilvl w:val="0"/>
          <w:numId w:val="16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I am going to get some food.</w:t>
      </w:r>
    </w:p>
    <w:p w14:paraId="01ACD7CB" w14:textId="77777777" w:rsidR="00BD0B2C" w:rsidRPr="000268AC" w:rsidRDefault="00BD0B2C" w:rsidP="00025DA0">
      <w:pPr>
        <w:pStyle w:val="Compact"/>
        <w:numPr>
          <w:ilvl w:val="0"/>
          <w:numId w:val="16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I cannot attend the meeting.</w:t>
      </w:r>
    </w:p>
    <w:p w14:paraId="5EDF2BAF" w14:textId="77777777" w:rsidR="00BD0B2C" w:rsidRPr="000268AC" w:rsidRDefault="00BD0B2C" w:rsidP="00025DA0">
      <w:pPr>
        <w:pStyle w:val="Compact"/>
        <w:numPr>
          <w:ilvl w:val="0"/>
          <w:numId w:val="16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I do not know.</w:t>
      </w:r>
    </w:p>
    <w:p w14:paraId="329BC779" w14:textId="77777777" w:rsidR="00BD0B2C" w:rsidRPr="000268AC" w:rsidRDefault="00BD0B2C" w:rsidP="00025DA0">
      <w:pPr>
        <w:pStyle w:val="Compact"/>
        <w:numPr>
          <w:ilvl w:val="0"/>
          <w:numId w:val="16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That man is nice.</w:t>
      </w:r>
    </w:p>
    <w:p w14:paraId="1D4030D8" w14:textId="77777777" w:rsidR="00BD0B2C" w:rsidRPr="000268AC" w:rsidRDefault="00BD0B2C" w:rsidP="00025DA0">
      <w:pPr>
        <w:pStyle w:val="Compact"/>
        <w:numPr>
          <w:ilvl w:val="0"/>
          <w:numId w:val="16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How are you?</w:t>
      </w:r>
    </w:p>
    <w:p w14:paraId="429E97AD" w14:textId="77777777" w:rsidR="00BD0B2C" w:rsidRDefault="00BD0B2C" w:rsidP="00BD0B2C">
      <w:pPr>
        <w:pStyle w:val="FirstParagraph"/>
        <w:spacing w:before="0" w:after="0"/>
        <w:rPr>
          <w:b/>
          <w:bCs/>
          <w:sz w:val="22"/>
          <w:szCs w:val="22"/>
        </w:rPr>
      </w:pPr>
    </w:p>
    <w:p w14:paraId="592D8D15" w14:textId="77777777" w:rsidR="00BD0B2C" w:rsidRPr="000268AC" w:rsidRDefault="00BD0B2C" w:rsidP="00BD0B2C">
      <w:pPr>
        <w:pStyle w:val="FirstParagraph"/>
        <w:spacing w:before="0" w:after="0"/>
        <w:rPr>
          <w:sz w:val="22"/>
          <w:szCs w:val="22"/>
        </w:rPr>
      </w:pPr>
      <w:r w:rsidRPr="000268AC">
        <w:rPr>
          <w:b/>
          <w:bCs/>
          <w:sz w:val="22"/>
          <w:szCs w:val="22"/>
        </w:rPr>
        <w:t>12. Choose the correct word.</w:t>
      </w:r>
    </w:p>
    <w:p w14:paraId="438A322D" w14:textId="77777777" w:rsidR="00BD0B2C" w:rsidRPr="000268AC" w:rsidRDefault="00BD0B2C" w:rsidP="00025DA0">
      <w:pPr>
        <w:pStyle w:val="Compact"/>
        <w:numPr>
          <w:ilvl w:val="0"/>
          <w:numId w:val="2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its</w:t>
      </w:r>
    </w:p>
    <w:p w14:paraId="27B3B021" w14:textId="77777777" w:rsidR="00BD0B2C" w:rsidRPr="000268AC" w:rsidRDefault="00BD0B2C" w:rsidP="00025DA0">
      <w:pPr>
        <w:pStyle w:val="Compact"/>
        <w:numPr>
          <w:ilvl w:val="0"/>
          <w:numId w:val="2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It’s</w:t>
      </w:r>
    </w:p>
    <w:p w14:paraId="3378BC47" w14:textId="77777777" w:rsidR="00BD0B2C" w:rsidRPr="000268AC" w:rsidRDefault="00BD0B2C" w:rsidP="00025DA0">
      <w:pPr>
        <w:pStyle w:val="Compact"/>
        <w:numPr>
          <w:ilvl w:val="0"/>
          <w:numId w:val="2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its</w:t>
      </w:r>
    </w:p>
    <w:p w14:paraId="39DBC4EA" w14:textId="77777777" w:rsidR="00BD0B2C" w:rsidRPr="000268AC" w:rsidRDefault="00BD0B2C" w:rsidP="00025DA0">
      <w:pPr>
        <w:pStyle w:val="Compact"/>
        <w:numPr>
          <w:ilvl w:val="0"/>
          <w:numId w:val="2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It’s</w:t>
      </w:r>
    </w:p>
    <w:p w14:paraId="3F1E05AC" w14:textId="77777777" w:rsidR="00BD0B2C" w:rsidRPr="000268AC" w:rsidRDefault="00BD0B2C" w:rsidP="00025DA0">
      <w:pPr>
        <w:pStyle w:val="Compact"/>
        <w:numPr>
          <w:ilvl w:val="0"/>
          <w:numId w:val="2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its</w:t>
      </w:r>
    </w:p>
    <w:p w14:paraId="7DCC67F4" w14:textId="77777777" w:rsidR="00BD0B2C" w:rsidRDefault="00BD0B2C" w:rsidP="00BD0B2C">
      <w:pPr>
        <w:pStyle w:val="FirstParagraph"/>
        <w:spacing w:before="0" w:after="0"/>
        <w:rPr>
          <w:b/>
          <w:bCs/>
          <w:sz w:val="22"/>
          <w:szCs w:val="22"/>
        </w:rPr>
      </w:pPr>
    </w:p>
    <w:p w14:paraId="25BCFEFE" w14:textId="77777777" w:rsidR="00BD0B2C" w:rsidRPr="000268AC" w:rsidRDefault="00BD0B2C" w:rsidP="00BD0B2C">
      <w:pPr>
        <w:pStyle w:val="FirstParagraph"/>
        <w:spacing w:before="0" w:after="0"/>
        <w:rPr>
          <w:sz w:val="22"/>
          <w:szCs w:val="22"/>
        </w:rPr>
      </w:pPr>
      <w:r w:rsidRPr="000268AC">
        <w:rPr>
          <w:b/>
          <w:bCs/>
          <w:sz w:val="22"/>
          <w:szCs w:val="22"/>
        </w:rPr>
        <w:t>13. Fill in the blanks with the correct word.</w:t>
      </w:r>
    </w:p>
    <w:p w14:paraId="5E8F19C8" w14:textId="77777777" w:rsidR="00BD0B2C" w:rsidRPr="000268AC" w:rsidRDefault="00BD0B2C" w:rsidP="00025DA0">
      <w:pPr>
        <w:pStyle w:val="Compact"/>
        <w:numPr>
          <w:ilvl w:val="0"/>
          <w:numId w:val="3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two</w:t>
      </w:r>
    </w:p>
    <w:p w14:paraId="32DD00BF" w14:textId="77777777" w:rsidR="00BD0B2C" w:rsidRPr="000268AC" w:rsidRDefault="00BD0B2C" w:rsidP="00025DA0">
      <w:pPr>
        <w:pStyle w:val="Compact"/>
        <w:numPr>
          <w:ilvl w:val="0"/>
          <w:numId w:val="3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too</w:t>
      </w:r>
    </w:p>
    <w:p w14:paraId="63727939" w14:textId="77777777" w:rsidR="00BD0B2C" w:rsidRPr="000268AC" w:rsidRDefault="00BD0B2C" w:rsidP="00025DA0">
      <w:pPr>
        <w:pStyle w:val="Compact"/>
        <w:numPr>
          <w:ilvl w:val="0"/>
          <w:numId w:val="3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to</w:t>
      </w:r>
    </w:p>
    <w:p w14:paraId="39A177BE" w14:textId="77777777" w:rsidR="00BD0B2C" w:rsidRPr="000268AC" w:rsidRDefault="00BD0B2C" w:rsidP="00025DA0">
      <w:pPr>
        <w:pStyle w:val="Compact"/>
        <w:numPr>
          <w:ilvl w:val="0"/>
          <w:numId w:val="3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two</w:t>
      </w:r>
    </w:p>
    <w:p w14:paraId="027B8D6B" w14:textId="77777777" w:rsidR="00BD0B2C" w:rsidRPr="000268AC" w:rsidRDefault="00BD0B2C" w:rsidP="00025DA0">
      <w:pPr>
        <w:pStyle w:val="Compact"/>
        <w:numPr>
          <w:ilvl w:val="0"/>
          <w:numId w:val="3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too</w:t>
      </w:r>
    </w:p>
    <w:p w14:paraId="58ECE9BB" w14:textId="77777777" w:rsidR="00BD0B2C" w:rsidRDefault="00BD0B2C" w:rsidP="00BD0B2C">
      <w:pPr>
        <w:pStyle w:val="FirstParagraph"/>
        <w:spacing w:before="0" w:after="0"/>
        <w:rPr>
          <w:b/>
          <w:bCs/>
          <w:sz w:val="22"/>
          <w:szCs w:val="22"/>
        </w:rPr>
      </w:pPr>
    </w:p>
    <w:p w14:paraId="13CF9D0E" w14:textId="77777777" w:rsidR="00BD0B2C" w:rsidRPr="000268AC" w:rsidRDefault="00BD0B2C" w:rsidP="00BD0B2C">
      <w:pPr>
        <w:pStyle w:val="FirstParagraph"/>
        <w:spacing w:before="0" w:after="0"/>
        <w:rPr>
          <w:b/>
          <w:bCs/>
          <w:sz w:val="22"/>
          <w:szCs w:val="22"/>
        </w:rPr>
      </w:pPr>
      <w:r w:rsidRPr="000268AC">
        <w:rPr>
          <w:b/>
          <w:bCs/>
          <w:sz w:val="22"/>
          <w:szCs w:val="22"/>
        </w:rPr>
        <w:t>14. Match the confusing words to their meanings. Write the correct number on each line.</w:t>
      </w:r>
    </w:p>
    <w:p w14:paraId="1EC8DEB5" w14:textId="77777777" w:rsidR="00BD0B2C" w:rsidRDefault="00BD0B2C" w:rsidP="00BD0B2C">
      <w:pPr>
        <w:pStyle w:val="Brdtext"/>
        <w:spacing w:before="0" w:after="0"/>
        <w:rPr>
          <w:color w:val="3A7C22" w:themeColor="accent6" w:themeShade="BF"/>
          <w:sz w:val="22"/>
          <w:szCs w:val="22"/>
        </w:rPr>
      </w:pPr>
    </w:p>
    <w:p w14:paraId="1B147736" w14:textId="738F144E" w:rsidR="00BD0B2C" w:rsidRDefault="00BD0B2C" w:rsidP="00BD0B2C">
      <w:pPr>
        <w:pStyle w:val="Brdtext"/>
        <w:spacing w:before="0" w:after="0"/>
        <w:rPr>
          <w:sz w:val="22"/>
          <w:szCs w:val="22"/>
        </w:rPr>
      </w:pPr>
      <w:r w:rsidRPr="000268AC">
        <w:rPr>
          <w:color w:val="3A7C22" w:themeColor="accent6" w:themeShade="BF"/>
          <w:sz w:val="22"/>
          <w:szCs w:val="22"/>
        </w:rPr>
        <w:t>From the top:</w:t>
      </w:r>
      <w:r w:rsidRPr="000268AC">
        <w:rPr>
          <w:sz w:val="22"/>
          <w:szCs w:val="22"/>
        </w:rPr>
        <w:t xml:space="preserve"> 3, 6, 2, 1, 4, 5</w:t>
      </w:r>
    </w:p>
    <w:p w14:paraId="7B2E0198" w14:textId="1BF00E0D" w:rsidR="00BD0B2C" w:rsidRPr="000268AC" w:rsidRDefault="00025DA0" w:rsidP="00BD0B2C">
      <w:pPr>
        <w:pStyle w:val="Brdtext"/>
        <w:spacing w:before="0" w:after="0"/>
        <w:rPr>
          <w:sz w:val="22"/>
          <w:szCs w:val="22"/>
        </w:rPr>
      </w:pPr>
      <w:r w:rsidRPr="000268AC">
        <w:rPr>
          <w:b/>
          <w:bCs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1DF5DD5" wp14:editId="6357BA66">
            <wp:simplePos x="0" y="0"/>
            <wp:positionH relativeFrom="column">
              <wp:posOffset>-107950</wp:posOffset>
            </wp:positionH>
            <wp:positionV relativeFrom="paragraph">
              <wp:posOffset>99060</wp:posOffset>
            </wp:positionV>
            <wp:extent cx="3123475" cy="1747520"/>
            <wp:effectExtent l="0" t="0" r="1270" b="5080"/>
            <wp:wrapNone/>
            <wp:docPr id="1278326582" name="Bildobjekt 1" descr="En bild som visar text, skärmbild, Teckensnitt, nummer&#10;&#10;AI-genererat innehåll kan vara felaktig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326582" name="Bildobjekt 1" descr="En bild som visar text, skärmbild, Teckensnitt, nummer&#10;&#10;AI-genererat innehåll kan vara felaktigt.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3475" cy="174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002027" w14:textId="75B0D533" w:rsidR="00BD0B2C" w:rsidRPr="000268AC" w:rsidRDefault="00BD0B2C" w:rsidP="00BD0B2C">
      <w:pPr>
        <w:pStyle w:val="Brdtext"/>
        <w:spacing w:before="0" w:after="0"/>
        <w:rPr>
          <w:b/>
          <w:bCs/>
          <w:sz w:val="22"/>
          <w:szCs w:val="22"/>
        </w:rPr>
      </w:pPr>
      <w:r w:rsidRPr="000268AC">
        <w:rPr>
          <w:b/>
          <w:bCs/>
          <w:sz w:val="22"/>
          <w:szCs w:val="22"/>
        </w:rPr>
        <w:t xml:space="preserve"> </w:t>
      </w:r>
    </w:p>
    <w:p w14:paraId="57CD0DFB" w14:textId="0832F9C4" w:rsidR="00025DA0" w:rsidRDefault="00025DA0">
      <w:pPr>
        <w:spacing w:after="160" w:line="259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32DE3C6E" w14:textId="04D76F14" w:rsidR="00BD0B2C" w:rsidRPr="000268AC" w:rsidRDefault="00BD0B2C" w:rsidP="00BD0B2C">
      <w:pPr>
        <w:pStyle w:val="Brdtext"/>
        <w:spacing w:before="0" w:after="0"/>
        <w:rPr>
          <w:sz w:val="22"/>
          <w:szCs w:val="22"/>
        </w:rPr>
      </w:pPr>
      <w:r w:rsidRPr="000268AC">
        <w:rPr>
          <w:b/>
          <w:bCs/>
          <w:sz w:val="22"/>
          <w:szCs w:val="22"/>
        </w:rPr>
        <w:lastRenderedPageBreak/>
        <w:t>15. Choose the correct option.</w:t>
      </w:r>
    </w:p>
    <w:p w14:paraId="12C10DA6" w14:textId="77777777" w:rsidR="00BD0B2C" w:rsidRPr="000268AC" w:rsidRDefault="00BD0B2C" w:rsidP="00025DA0">
      <w:pPr>
        <w:pStyle w:val="Compact"/>
        <w:numPr>
          <w:ilvl w:val="0"/>
          <w:numId w:val="4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much</w:t>
      </w:r>
    </w:p>
    <w:p w14:paraId="133549F0" w14:textId="77777777" w:rsidR="00BD0B2C" w:rsidRPr="000268AC" w:rsidRDefault="00BD0B2C" w:rsidP="00025DA0">
      <w:pPr>
        <w:pStyle w:val="Compact"/>
        <w:numPr>
          <w:ilvl w:val="0"/>
          <w:numId w:val="4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many</w:t>
      </w:r>
    </w:p>
    <w:p w14:paraId="7E622B3D" w14:textId="77777777" w:rsidR="00BD0B2C" w:rsidRPr="000268AC" w:rsidRDefault="00BD0B2C" w:rsidP="00025DA0">
      <w:pPr>
        <w:pStyle w:val="Compact"/>
        <w:numPr>
          <w:ilvl w:val="0"/>
          <w:numId w:val="4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many</w:t>
      </w:r>
    </w:p>
    <w:p w14:paraId="1721C610" w14:textId="4764D621" w:rsidR="00BD0B2C" w:rsidRPr="000268AC" w:rsidRDefault="00BD0B2C" w:rsidP="00025DA0">
      <w:pPr>
        <w:pStyle w:val="Compact"/>
        <w:numPr>
          <w:ilvl w:val="0"/>
          <w:numId w:val="4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much</w:t>
      </w:r>
    </w:p>
    <w:p w14:paraId="05B813E1" w14:textId="77777777" w:rsidR="00BD0B2C" w:rsidRPr="000268AC" w:rsidRDefault="00BD0B2C" w:rsidP="00025DA0">
      <w:pPr>
        <w:pStyle w:val="Compact"/>
        <w:numPr>
          <w:ilvl w:val="0"/>
          <w:numId w:val="4"/>
        </w:numPr>
        <w:spacing w:before="0" w:after="0"/>
        <w:rPr>
          <w:sz w:val="22"/>
          <w:szCs w:val="22"/>
        </w:rPr>
      </w:pPr>
      <w:r w:rsidRPr="000268AC">
        <w:rPr>
          <w:sz w:val="22"/>
          <w:szCs w:val="22"/>
        </w:rPr>
        <w:t>many</w:t>
      </w:r>
    </w:p>
    <w:p w14:paraId="6E9D49CF" w14:textId="7F4F0E14" w:rsidR="00FB4CCD" w:rsidRPr="007A195A" w:rsidRDefault="00FB4CCD" w:rsidP="00FB4CCD">
      <w:pPr>
        <w:pStyle w:val="Brdtext"/>
      </w:pPr>
    </w:p>
    <w:p w14:paraId="23258203" w14:textId="77777777" w:rsidR="00FB4CCD" w:rsidRPr="007A195A" w:rsidRDefault="00FB4CCD" w:rsidP="00FB4CCD">
      <w:pPr>
        <w:spacing w:after="0"/>
        <w:rPr>
          <w:sz w:val="22"/>
          <w:szCs w:val="22"/>
        </w:rPr>
      </w:pPr>
    </w:p>
    <w:p w14:paraId="70F971A6" w14:textId="77777777" w:rsidR="00FB4CCD" w:rsidRPr="007A195A" w:rsidRDefault="00FB4CCD" w:rsidP="00FB4CCD">
      <w:pPr>
        <w:pStyle w:val="Brdtext"/>
        <w:spacing w:before="0" w:after="0"/>
        <w:rPr>
          <w:sz w:val="22"/>
          <w:szCs w:val="22"/>
        </w:rPr>
      </w:pPr>
    </w:p>
    <w:p w14:paraId="2C89CEDD" w14:textId="77777777" w:rsidR="00FB4CCD" w:rsidRPr="007A195A" w:rsidRDefault="00FB4CCD" w:rsidP="00FB4CCD">
      <w:pPr>
        <w:pStyle w:val="Brdtext"/>
        <w:spacing w:before="0" w:after="0"/>
        <w:rPr>
          <w:sz w:val="22"/>
          <w:szCs w:val="22"/>
        </w:rPr>
      </w:pPr>
    </w:p>
    <w:p w14:paraId="30A53E55" w14:textId="3DD1BAF1" w:rsidR="00A350C5" w:rsidRPr="007A195A" w:rsidRDefault="00A350C5" w:rsidP="00FB4CCD">
      <w:pPr>
        <w:pStyle w:val="FirstParagraph"/>
        <w:spacing w:before="0" w:after="0"/>
        <w:rPr>
          <w:sz w:val="22"/>
          <w:szCs w:val="22"/>
        </w:rPr>
      </w:pPr>
    </w:p>
    <w:p w14:paraId="51F85638" w14:textId="77777777" w:rsidR="00151DCF" w:rsidRDefault="00151DCF" w:rsidP="00082A47">
      <w:pPr>
        <w:pStyle w:val="Brdtext"/>
      </w:pPr>
    </w:p>
    <w:p w14:paraId="74E0BB1C" w14:textId="77777777" w:rsidR="00151DCF" w:rsidRDefault="00151DCF" w:rsidP="00082A47">
      <w:pPr>
        <w:pStyle w:val="Brdtext"/>
      </w:pPr>
    </w:p>
    <w:p w14:paraId="592ADCBE" w14:textId="77777777" w:rsidR="00082A47" w:rsidRDefault="00082A47" w:rsidP="00082A47">
      <w:pPr>
        <w:pStyle w:val="Brdtext"/>
      </w:pPr>
    </w:p>
    <w:p w14:paraId="65B1BE7E" w14:textId="77777777" w:rsidR="00082A47" w:rsidRPr="00082A47" w:rsidRDefault="00082A47" w:rsidP="00082A47">
      <w:pPr>
        <w:pStyle w:val="Brdtext"/>
      </w:pPr>
    </w:p>
    <w:sectPr w:rsidR="00082A47" w:rsidRPr="00082A47" w:rsidSect="003207BE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59C9A" w14:textId="77777777" w:rsidR="004C4203" w:rsidRDefault="004C4203" w:rsidP="00FD712B">
      <w:pPr>
        <w:spacing w:after="0"/>
      </w:pPr>
      <w:r>
        <w:separator/>
      </w:r>
    </w:p>
  </w:endnote>
  <w:endnote w:type="continuationSeparator" w:id="0">
    <w:p w14:paraId="4BB500EC" w14:textId="77777777" w:rsidR="004C4203" w:rsidRDefault="004C4203" w:rsidP="00FD71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154812"/>
      <w:docPartObj>
        <w:docPartGallery w:val="Page Numbers (Bottom of Page)"/>
        <w:docPartUnique/>
      </w:docPartObj>
    </w:sdtPr>
    <w:sdtEndPr/>
    <w:sdtContent>
      <w:p w14:paraId="0A4525A8" w14:textId="77777777" w:rsidR="00A30643" w:rsidRPr="004C2045" w:rsidRDefault="00A30643">
        <w:pPr>
          <w:pStyle w:val="Sidfot"/>
          <w:jc w:val="right"/>
          <w:rPr>
            <w:lang w:val="sv-SE"/>
          </w:rPr>
        </w:pPr>
        <w:r>
          <w:fldChar w:fldCharType="begin"/>
        </w:r>
        <w:r w:rsidRPr="004C2045">
          <w:rPr>
            <w:lang w:val="sv-SE"/>
          </w:rPr>
          <w:instrText>PAGE   \* MERGEFORMAT</w:instrText>
        </w:r>
        <w:r>
          <w:fldChar w:fldCharType="separate"/>
        </w:r>
        <w:r>
          <w:rPr>
            <w:lang w:val="sv-SE"/>
          </w:rPr>
          <w:t>2</w:t>
        </w:r>
        <w:r>
          <w:fldChar w:fldCharType="end"/>
        </w:r>
      </w:p>
    </w:sdtContent>
  </w:sdt>
  <w:p w14:paraId="0BBA1303" w14:textId="32363DCE" w:rsidR="00A30643" w:rsidRPr="004C2045" w:rsidRDefault="00A30643" w:rsidP="00A30643">
    <w:pPr>
      <w:pStyle w:val="Sidfot"/>
      <w:rPr>
        <w:sz w:val="22"/>
        <w:szCs w:val="22"/>
        <w:lang w:val="sv-SE"/>
      </w:rPr>
    </w:pPr>
    <w:r w:rsidRPr="00FD712B">
      <w:rPr>
        <w:b/>
        <w:bCs/>
        <w:noProof/>
      </w:rPr>
      <w:drawing>
        <wp:anchor distT="0" distB="0" distL="114300" distR="114300" simplePos="0" relativeHeight="251662336" behindDoc="1" locked="0" layoutInCell="1" allowOverlap="1" wp14:anchorId="7C781295" wp14:editId="256DDCAF">
          <wp:simplePos x="0" y="0"/>
          <wp:positionH relativeFrom="column">
            <wp:posOffset>-756920</wp:posOffset>
          </wp:positionH>
          <wp:positionV relativeFrom="paragraph">
            <wp:posOffset>-70485</wp:posOffset>
          </wp:positionV>
          <wp:extent cx="962025" cy="318135"/>
          <wp:effectExtent l="0" t="0" r="9525" b="5715"/>
          <wp:wrapTight wrapText="bothSides">
            <wp:wrapPolygon edited="0">
              <wp:start x="0" y="0"/>
              <wp:lineTo x="0" y="20695"/>
              <wp:lineTo x="21386" y="20695"/>
              <wp:lineTo x="21386" y="0"/>
              <wp:lineTo x="0" y="0"/>
            </wp:wrapPolygon>
          </wp:wrapTight>
          <wp:docPr id="121668288" name="Bildobjekt 1" descr="En bild som visar Teckensnitt, symbol, Grafik, skärmbild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668288" name="Bildobjekt 1" descr="En bild som visar Teckensnitt, symbol, Grafik, skärmbild&#10;&#10;AI-genererat innehåll kan vara felaktig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025" cy="318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2045">
      <w:rPr>
        <w:b/>
        <w:bCs/>
        <w:noProof/>
        <w:sz w:val="22"/>
        <w:szCs w:val="22"/>
        <w:lang w:val="sv-SE"/>
      </w:rPr>
      <w:t xml:space="preserve">Brilliant </w:t>
    </w:r>
    <w:r w:rsidR="00F96FAA">
      <w:rPr>
        <w:b/>
        <w:bCs/>
        <w:noProof/>
        <w:sz w:val="22"/>
        <w:szCs w:val="22"/>
        <w:lang w:val="sv-SE"/>
      </w:rPr>
      <w:t>9</w:t>
    </w:r>
    <w:r w:rsidRPr="004C2045">
      <w:rPr>
        <w:sz w:val="22"/>
        <w:szCs w:val="22"/>
        <w:lang w:val="sv-SE"/>
      </w:rPr>
      <w:t xml:space="preserve"> – </w:t>
    </w:r>
    <w:proofErr w:type="spellStart"/>
    <w:r w:rsidRPr="004C2045">
      <w:rPr>
        <w:sz w:val="22"/>
        <w:szCs w:val="22"/>
        <w:lang w:val="sv-SE"/>
      </w:rPr>
      <w:t>Grammar</w:t>
    </w:r>
    <w:proofErr w:type="spellEnd"/>
    <w:r w:rsidRPr="004C2045">
      <w:rPr>
        <w:sz w:val="22"/>
        <w:szCs w:val="22"/>
        <w:lang w:val="sv-SE"/>
      </w:rPr>
      <w:t xml:space="preserve"> Test </w:t>
    </w:r>
    <w:proofErr w:type="spellStart"/>
    <w:r w:rsidR="003207BE">
      <w:rPr>
        <w:sz w:val="22"/>
        <w:szCs w:val="22"/>
        <w:lang w:val="sv-SE"/>
      </w:rPr>
      <w:t>Key</w:t>
    </w:r>
    <w:proofErr w:type="spellEnd"/>
    <w:r w:rsidRPr="004C2045">
      <w:rPr>
        <w:sz w:val="22"/>
        <w:szCs w:val="22"/>
        <w:lang w:val="sv-SE"/>
      </w:rPr>
      <w:t xml:space="preserve"> ∙ </w:t>
    </w:r>
    <w:r w:rsidR="00F56007" w:rsidRPr="00F56007">
      <w:rPr>
        <w:b/>
        <w:bCs/>
        <w:sz w:val="22"/>
        <w:szCs w:val="22"/>
        <w:lang w:val="sv-SE"/>
      </w:rPr>
      <w:t xml:space="preserve">9789152367193 </w:t>
    </w:r>
    <w:r w:rsidR="00F56007">
      <w:rPr>
        <w:b/>
        <w:bCs/>
        <w:sz w:val="22"/>
        <w:szCs w:val="22"/>
        <w:lang w:val="sv-SE"/>
      </w:rPr>
      <w:tab/>
    </w:r>
    <w:r w:rsidRPr="004C2045">
      <w:rPr>
        <w:sz w:val="22"/>
        <w:szCs w:val="22"/>
        <w:lang w:val="sv-SE"/>
      </w:rPr>
      <w:t>© Sanoma utbildning   Får kopieras</w:t>
    </w:r>
  </w:p>
  <w:p w14:paraId="42FF673D" w14:textId="355B4A7B" w:rsidR="00FD712B" w:rsidRPr="004C2045" w:rsidRDefault="00FD712B">
    <w:pPr>
      <w:pStyle w:val="Sidfot"/>
      <w:rPr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0BB6C" w14:textId="77777777" w:rsidR="004C4203" w:rsidRDefault="004C4203" w:rsidP="00FD712B">
      <w:pPr>
        <w:spacing w:after="0"/>
      </w:pPr>
      <w:r>
        <w:separator/>
      </w:r>
    </w:p>
  </w:footnote>
  <w:footnote w:type="continuationSeparator" w:id="0">
    <w:p w14:paraId="4E9F77F8" w14:textId="77777777" w:rsidR="004C4203" w:rsidRDefault="004C4203" w:rsidP="00FD71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03837" w14:textId="4CB48996" w:rsidR="00DB08F3" w:rsidRPr="00DB08F3" w:rsidRDefault="00DB08F3" w:rsidP="00DB08F3">
    <w:pPr>
      <w:spacing w:before="100" w:beforeAutospacing="1" w:after="100" w:afterAutospacing="1"/>
      <w:rPr>
        <w:rFonts w:ascii="Times New Roman" w:eastAsia="Times New Roman" w:hAnsi="Times New Roman" w:cs="Times New Roman"/>
        <w:sz w:val="32"/>
        <w:szCs w:val="32"/>
        <w:lang w:val="en-GB" w:eastAsia="sv-SE"/>
      </w:rPr>
    </w:pPr>
    <w:r w:rsidRPr="00C461FC">
      <w:rPr>
        <w:noProof/>
      </w:rPr>
      <w:drawing>
        <wp:anchor distT="0" distB="0" distL="114300" distR="114300" simplePos="0" relativeHeight="251660288" behindDoc="0" locked="0" layoutInCell="1" allowOverlap="1" wp14:anchorId="6E3060D8" wp14:editId="450F0C5E">
          <wp:simplePos x="0" y="0"/>
          <wp:positionH relativeFrom="margin">
            <wp:posOffset>5137923</wp:posOffset>
          </wp:positionH>
          <wp:positionV relativeFrom="paragraph">
            <wp:posOffset>-240030</wp:posOffset>
          </wp:positionV>
          <wp:extent cx="624275" cy="510540"/>
          <wp:effectExtent l="0" t="0" r="4445" b="3810"/>
          <wp:wrapNone/>
          <wp:docPr id="1375613205" name="Bildobjekt 1" descr="En bild som visar design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5613205" name="Bildobjekt 1" descr="En bild som visar design&#10;&#10;AI-genererat innehåll kan vara felaktigt."/>
                  <pic:cNvPicPr/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duotone>
                      <a:prstClr val="black"/>
                      <a:schemeClr val="accent6">
                        <a:tint val="45000"/>
                        <a:satMod val="400000"/>
                      </a:schemeClr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2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298" cy="512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b/>
        <w:bCs/>
        <w:sz w:val="32"/>
        <w:szCs w:val="32"/>
        <w:lang w:val="en-GB" w:eastAsia="sv-SE"/>
      </w:rPr>
      <w:t>Brilliant</w:t>
    </w:r>
    <w:r w:rsidRPr="00933A6C">
      <w:rPr>
        <w:rFonts w:ascii="Times New Roman" w:eastAsia="Times New Roman" w:hAnsi="Times New Roman" w:cs="Times New Roman"/>
        <w:b/>
        <w:bCs/>
        <w:sz w:val="32"/>
        <w:szCs w:val="32"/>
        <w:lang w:val="en-GB" w:eastAsia="sv-SE"/>
      </w:rPr>
      <w:t xml:space="preserve"> </w:t>
    </w:r>
    <w:r w:rsidR="00F96FAA">
      <w:rPr>
        <w:rFonts w:ascii="Times New Roman" w:eastAsia="Times New Roman" w:hAnsi="Times New Roman" w:cs="Times New Roman"/>
        <w:b/>
        <w:bCs/>
        <w:sz w:val="32"/>
        <w:szCs w:val="32"/>
        <w:lang w:val="en-GB" w:eastAsia="sv-SE"/>
      </w:rPr>
      <w:t>9</w:t>
    </w:r>
    <w:r w:rsidRPr="00933A6C">
      <w:rPr>
        <w:rFonts w:ascii="Times New Roman" w:eastAsia="Times New Roman" w:hAnsi="Times New Roman" w:cs="Times New Roman"/>
        <w:b/>
        <w:bCs/>
        <w:sz w:val="32"/>
        <w:szCs w:val="32"/>
        <w:lang w:val="en-GB" w:eastAsia="sv-SE"/>
      </w:rPr>
      <w:t xml:space="preserve"> –</w:t>
    </w:r>
    <w:r w:rsidR="003207BE">
      <w:rPr>
        <w:rFonts w:ascii="Times New Roman" w:eastAsia="Times New Roman" w:hAnsi="Times New Roman" w:cs="Times New Roman"/>
        <w:b/>
        <w:bCs/>
        <w:sz w:val="32"/>
        <w:szCs w:val="32"/>
        <w:lang w:val="en-GB" w:eastAsia="sv-SE"/>
      </w:rPr>
      <w:t xml:space="preserve"> </w:t>
    </w:r>
    <w:r w:rsidR="00A03149">
      <w:rPr>
        <w:rFonts w:ascii="Times New Roman" w:eastAsia="Times New Roman" w:hAnsi="Times New Roman" w:cs="Times New Roman"/>
        <w:b/>
        <w:bCs/>
        <w:sz w:val="32"/>
        <w:szCs w:val="32"/>
        <w:lang w:val="en-GB" w:eastAsia="sv-SE"/>
      </w:rPr>
      <w:t>Grammar</w:t>
    </w:r>
    <w:r w:rsidRPr="00933A6C">
      <w:rPr>
        <w:rFonts w:ascii="Times New Roman" w:eastAsia="Times New Roman" w:hAnsi="Times New Roman" w:cs="Times New Roman"/>
        <w:b/>
        <w:bCs/>
        <w:sz w:val="32"/>
        <w:szCs w:val="32"/>
        <w:lang w:val="en-GB" w:eastAsia="sv-SE"/>
      </w:rPr>
      <w:t xml:space="preserve"> Test</w:t>
    </w:r>
    <w:r w:rsidR="003207BE">
      <w:rPr>
        <w:rFonts w:ascii="Times New Roman" w:eastAsia="Times New Roman" w:hAnsi="Times New Roman" w:cs="Times New Roman"/>
        <w:b/>
        <w:bCs/>
        <w:sz w:val="32"/>
        <w:szCs w:val="32"/>
        <w:lang w:val="en-GB" w:eastAsia="sv-SE"/>
      </w:rPr>
      <w:t xml:space="preserve"> Key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9411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2676A53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41C4A2D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43C3000"/>
    <w:multiLevelType w:val="hybridMultilevel"/>
    <w:tmpl w:val="62E0C396"/>
    <w:lvl w:ilvl="0" w:tplc="AD9848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73584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D3310D6"/>
    <w:multiLevelType w:val="multilevel"/>
    <w:tmpl w:val="5954519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18C5827"/>
    <w:multiLevelType w:val="hybridMultilevel"/>
    <w:tmpl w:val="3CE0C10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41745"/>
    <w:multiLevelType w:val="multilevel"/>
    <w:tmpl w:val="5954519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1D796D64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21FA356B"/>
    <w:multiLevelType w:val="multilevel"/>
    <w:tmpl w:val="5954519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2F8303A9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31641711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3A231B75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3AA21FDF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3F90333D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46765451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4C83105D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4D322ABF"/>
    <w:multiLevelType w:val="hybridMultilevel"/>
    <w:tmpl w:val="679EB9B4"/>
    <w:lvl w:ilvl="0" w:tplc="AD9848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77498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4E5D1BAA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07B3231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516730B7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52513DAD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53594090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53CC0DD2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5A6E7CCD"/>
    <w:multiLevelType w:val="multilevel"/>
    <w:tmpl w:val="5954519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 w15:restartNumberingAfterBreak="0">
    <w:nsid w:val="5AD60786"/>
    <w:multiLevelType w:val="hybridMultilevel"/>
    <w:tmpl w:val="94D2CEC4"/>
    <w:lvl w:ilvl="0" w:tplc="AD9848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7783E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635155B7"/>
    <w:multiLevelType w:val="hybridMultilevel"/>
    <w:tmpl w:val="2C868376"/>
    <w:lvl w:ilvl="0" w:tplc="AD9848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C03F8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64BE1CEB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 w15:restartNumberingAfterBreak="0">
    <w:nsid w:val="662A160D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2" w15:restartNumberingAfterBreak="0">
    <w:nsid w:val="6DD149A1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 w15:restartNumberingAfterBreak="0">
    <w:nsid w:val="7146562F"/>
    <w:multiLevelType w:val="hybridMultilevel"/>
    <w:tmpl w:val="2C3C6BB4"/>
    <w:lvl w:ilvl="0" w:tplc="AD9848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A3901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7E7F185B"/>
    <w:multiLevelType w:val="multilevel"/>
    <w:tmpl w:val="8F961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605160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50162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13277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9529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9767929">
    <w:abstractNumId w:val="34"/>
  </w:num>
  <w:num w:numId="6" w16cid:durableId="554122092">
    <w:abstractNumId w:val="12"/>
  </w:num>
  <w:num w:numId="7" w16cid:durableId="1806389971">
    <w:abstractNumId w:val="29"/>
  </w:num>
  <w:num w:numId="8" w16cid:durableId="165363753">
    <w:abstractNumId w:val="11"/>
  </w:num>
  <w:num w:numId="9" w16cid:durableId="1042054861">
    <w:abstractNumId w:val="4"/>
  </w:num>
  <w:num w:numId="10" w16cid:durableId="627204318">
    <w:abstractNumId w:val="30"/>
  </w:num>
  <w:num w:numId="11" w16cid:durableId="2023624312">
    <w:abstractNumId w:val="16"/>
  </w:num>
  <w:num w:numId="12" w16cid:durableId="1368988994">
    <w:abstractNumId w:val="20"/>
  </w:num>
  <w:num w:numId="13" w16cid:durableId="565411185">
    <w:abstractNumId w:val="31"/>
  </w:num>
  <w:num w:numId="14" w16cid:durableId="1093863784">
    <w:abstractNumId w:val="27"/>
  </w:num>
  <w:num w:numId="15" w16cid:durableId="1727027633">
    <w:abstractNumId w:val="32"/>
  </w:num>
  <w:num w:numId="16" w16cid:durableId="1750150969">
    <w:abstractNumId w:val="24"/>
  </w:num>
  <w:num w:numId="17" w16cid:durableId="140081703">
    <w:abstractNumId w:val="19"/>
  </w:num>
  <w:num w:numId="18" w16cid:durableId="423772098">
    <w:abstractNumId w:val="23"/>
  </w:num>
  <w:num w:numId="19" w16cid:durableId="18055439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141134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50258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128103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3528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87643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403440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432405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633688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62772563">
    <w:abstractNumId w:val="22"/>
  </w:num>
  <w:num w:numId="29" w16cid:durableId="281153920">
    <w:abstractNumId w:val="35"/>
  </w:num>
  <w:num w:numId="30" w16cid:durableId="486166546">
    <w:abstractNumId w:val="10"/>
  </w:num>
  <w:num w:numId="31" w16cid:durableId="863597756">
    <w:abstractNumId w:val="1"/>
  </w:num>
  <w:num w:numId="32" w16cid:durableId="1887717649">
    <w:abstractNumId w:val="13"/>
  </w:num>
  <w:num w:numId="33" w16cid:durableId="1784111258">
    <w:abstractNumId w:val="14"/>
  </w:num>
  <w:num w:numId="34" w16cid:durableId="852690767">
    <w:abstractNumId w:val="18"/>
  </w:num>
  <w:num w:numId="35" w16cid:durableId="1980845278">
    <w:abstractNumId w:val="8"/>
  </w:num>
  <w:num w:numId="36" w16cid:durableId="451946507">
    <w:abstractNumId w:val="21"/>
  </w:num>
  <w:num w:numId="37" w16cid:durableId="1669164343">
    <w:abstractNumId w:val="2"/>
  </w:num>
  <w:num w:numId="38" w16cid:durableId="1918897460">
    <w:abstractNumId w:val="15"/>
  </w:num>
  <w:num w:numId="39" w16cid:durableId="92433667">
    <w:abstractNumId w:val="17"/>
  </w:num>
  <w:num w:numId="40" w16cid:durableId="28917662">
    <w:abstractNumId w:val="28"/>
  </w:num>
  <w:num w:numId="41" w16cid:durableId="1306617961">
    <w:abstractNumId w:val="26"/>
  </w:num>
  <w:num w:numId="42" w16cid:durableId="1645161367">
    <w:abstractNumId w:val="3"/>
  </w:num>
  <w:num w:numId="43" w16cid:durableId="735202318">
    <w:abstractNumId w:val="33"/>
  </w:num>
  <w:num w:numId="44" w16cid:durableId="1838380730">
    <w:abstractNumId w:val="6"/>
  </w:num>
  <w:num w:numId="45" w16cid:durableId="1430811010">
    <w:abstractNumId w:val="7"/>
  </w:num>
  <w:num w:numId="46" w16cid:durableId="491290618">
    <w:abstractNumId w:val="25"/>
  </w:num>
  <w:num w:numId="47" w16cid:durableId="22944537">
    <w:abstractNumId w:val="9"/>
  </w:num>
  <w:num w:numId="48" w16cid:durableId="293608683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3A1"/>
    <w:rsid w:val="00025DA0"/>
    <w:rsid w:val="00074497"/>
    <w:rsid w:val="00082A47"/>
    <w:rsid w:val="00151DCF"/>
    <w:rsid w:val="001558EC"/>
    <w:rsid w:val="00171F9E"/>
    <w:rsid w:val="001779F6"/>
    <w:rsid w:val="001F191E"/>
    <w:rsid w:val="0022673C"/>
    <w:rsid w:val="00281709"/>
    <w:rsid w:val="002907B2"/>
    <w:rsid w:val="002A05FD"/>
    <w:rsid w:val="002B205E"/>
    <w:rsid w:val="002E1158"/>
    <w:rsid w:val="003207BE"/>
    <w:rsid w:val="00340589"/>
    <w:rsid w:val="00367313"/>
    <w:rsid w:val="00383A69"/>
    <w:rsid w:val="003A3015"/>
    <w:rsid w:val="003C6A5F"/>
    <w:rsid w:val="00403B28"/>
    <w:rsid w:val="0041068C"/>
    <w:rsid w:val="004C2045"/>
    <w:rsid w:val="004C4203"/>
    <w:rsid w:val="004D5115"/>
    <w:rsid w:val="004D5442"/>
    <w:rsid w:val="004E043A"/>
    <w:rsid w:val="004F7128"/>
    <w:rsid w:val="00647DCC"/>
    <w:rsid w:val="00665A2C"/>
    <w:rsid w:val="006A2EF0"/>
    <w:rsid w:val="007571A4"/>
    <w:rsid w:val="00785408"/>
    <w:rsid w:val="007910F2"/>
    <w:rsid w:val="007D64AC"/>
    <w:rsid w:val="007F6EFB"/>
    <w:rsid w:val="00846103"/>
    <w:rsid w:val="00860FB8"/>
    <w:rsid w:val="00871212"/>
    <w:rsid w:val="008A4AC5"/>
    <w:rsid w:val="00933A6C"/>
    <w:rsid w:val="00956F9D"/>
    <w:rsid w:val="0097688D"/>
    <w:rsid w:val="00986E33"/>
    <w:rsid w:val="009D4131"/>
    <w:rsid w:val="009F56A8"/>
    <w:rsid w:val="00A03149"/>
    <w:rsid w:val="00A121EE"/>
    <w:rsid w:val="00A30643"/>
    <w:rsid w:val="00A350C5"/>
    <w:rsid w:val="00A5132F"/>
    <w:rsid w:val="00A62819"/>
    <w:rsid w:val="00AA37FF"/>
    <w:rsid w:val="00B433A1"/>
    <w:rsid w:val="00B6233E"/>
    <w:rsid w:val="00B6539B"/>
    <w:rsid w:val="00BD0B2C"/>
    <w:rsid w:val="00C0243B"/>
    <w:rsid w:val="00C12FAA"/>
    <w:rsid w:val="00C5422D"/>
    <w:rsid w:val="00C70C12"/>
    <w:rsid w:val="00C9679B"/>
    <w:rsid w:val="00D02E20"/>
    <w:rsid w:val="00D62458"/>
    <w:rsid w:val="00D820C4"/>
    <w:rsid w:val="00D90D93"/>
    <w:rsid w:val="00D96AF2"/>
    <w:rsid w:val="00DB08F3"/>
    <w:rsid w:val="00DB6BF3"/>
    <w:rsid w:val="00DF4AE5"/>
    <w:rsid w:val="00E03EFC"/>
    <w:rsid w:val="00EA4131"/>
    <w:rsid w:val="00F00301"/>
    <w:rsid w:val="00F262A4"/>
    <w:rsid w:val="00F31CF5"/>
    <w:rsid w:val="00F56007"/>
    <w:rsid w:val="00F66F95"/>
    <w:rsid w:val="00F96FAA"/>
    <w:rsid w:val="00FB4CCD"/>
    <w:rsid w:val="00FD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A19FD"/>
  <w15:chartTrackingRefBased/>
  <w15:docId w15:val="{62C162C1-982F-4307-8E6A-D240278C4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128"/>
    <w:pPr>
      <w:spacing w:after="200" w:line="240" w:lineRule="auto"/>
    </w:pPr>
    <w:rPr>
      <w:kern w:val="0"/>
      <w:sz w:val="24"/>
      <w:szCs w:val="24"/>
      <w:lang w:val="en-US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FD71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FD71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FD71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FD71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FD71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FD71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FD71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FD71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FD71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FD71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FD71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FD71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FD712B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FD712B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FD712B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FD712B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FD712B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FD712B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FD71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FD71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FD71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FD71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D71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FD712B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FD712B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FD712B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FD71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FD712B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FD712B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FD712B"/>
    <w:pPr>
      <w:tabs>
        <w:tab w:val="center" w:pos="4536"/>
        <w:tab w:val="right" w:pos="9072"/>
      </w:tabs>
      <w:spacing w:after="0"/>
    </w:pPr>
  </w:style>
  <w:style w:type="character" w:customStyle="1" w:styleId="SidhuvudChar">
    <w:name w:val="Sidhuvud Char"/>
    <w:basedOn w:val="Standardstycketeckensnitt"/>
    <w:link w:val="Sidhuvud"/>
    <w:uiPriority w:val="99"/>
    <w:rsid w:val="00FD712B"/>
  </w:style>
  <w:style w:type="paragraph" w:styleId="Sidfot">
    <w:name w:val="footer"/>
    <w:basedOn w:val="Normal"/>
    <w:link w:val="SidfotChar"/>
    <w:uiPriority w:val="99"/>
    <w:unhideWhenUsed/>
    <w:rsid w:val="00FD712B"/>
    <w:pPr>
      <w:tabs>
        <w:tab w:val="center" w:pos="4536"/>
        <w:tab w:val="right" w:pos="9072"/>
      </w:tabs>
      <w:spacing w:after="0"/>
    </w:pPr>
  </w:style>
  <w:style w:type="character" w:customStyle="1" w:styleId="SidfotChar">
    <w:name w:val="Sidfot Char"/>
    <w:basedOn w:val="Standardstycketeckensnitt"/>
    <w:link w:val="Sidfot"/>
    <w:uiPriority w:val="99"/>
    <w:rsid w:val="00FD712B"/>
  </w:style>
  <w:style w:type="paragraph" w:styleId="Brdtext">
    <w:name w:val="Body Text"/>
    <w:basedOn w:val="Normal"/>
    <w:link w:val="BrdtextChar"/>
    <w:qFormat/>
    <w:rsid w:val="004F7128"/>
    <w:pPr>
      <w:spacing w:before="180" w:after="180"/>
    </w:pPr>
  </w:style>
  <w:style w:type="character" w:customStyle="1" w:styleId="BrdtextChar">
    <w:name w:val="Brödtext Char"/>
    <w:basedOn w:val="Standardstycketeckensnitt"/>
    <w:link w:val="Brdtext"/>
    <w:rsid w:val="004F7128"/>
    <w:rPr>
      <w:kern w:val="0"/>
      <w:sz w:val="24"/>
      <w:szCs w:val="24"/>
      <w:lang w:val="en-US"/>
      <w14:ligatures w14:val="none"/>
    </w:rPr>
  </w:style>
  <w:style w:type="paragraph" w:customStyle="1" w:styleId="FirstParagraph">
    <w:name w:val="First Paragraph"/>
    <w:basedOn w:val="Brdtext"/>
    <w:next w:val="Brdtext"/>
    <w:qFormat/>
    <w:rsid w:val="004F7128"/>
  </w:style>
  <w:style w:type="paragraph" w:customStyle="1" w:styleId="Compact">
    <w:name w:val="Compact"/>
    <w:basedOn w:val="Brdtext"/>
    <w:qFormat/>
    <w:rsid w:val="004F7128"/>
    <w:pPr>
      <w:spacing w:before="36" w:after="36"/>
    </w:pPr>
  </w:style>
  <w:style w:type="character" w:customStyle="1" w:styleId="VerbatimChar">
    <w:name w:val="Verbatim Char"/>
    <w:basedOn w:val="Standardstycketeckensnitt"/>
    <w:link w:val="SourceCode"/>
    <w:rsid w:val="004F7128"/>
    <w:rPr>
      <w:rFonts w:ascii="Consolas" w:hAnsi="Consolas"/>
    </w:rPr>
  </w:style>
  <w:style w:type="paragraph" w:customStyle="1" w:styleId="SourceCode">
    <w:name w:val="Source Code"/>
    <w:basedOn w:val="Normal"/>
    <w:link w:val="VerbatimChar"/>
    <w:rsid w:val="004F7128"/>
    <w:pPr>
      <w:wordWrap w:val="0"/>
    </w:pPr>
    <w:rPr>
      <w:rFonts w:ascii="Consolas" w:hAnsi="Consolas"/>
      <w:kern w:val="2"/>
      <w:sz w:val="22"/>
      <w:szCs w:val="22"/>
      <w:lang w:val="sv-SE"/>
      <w14:ligatures w14:val="standardContextual"/>
    </w:rPr>
  </w:style>
  <w:style w:type="table" w:styleId="Listtabell3dekorfrg5">
    <w:name w:val="List Table 3 Accent 5"/>
    <w:basedOn w:val="Normaltabell"/>
    <w:uiPriority w:val="48"/>
    <w:rsid w:val="004F7128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02B93" w:themeColor="accent5"/>
          <w:right w:val="single" w:sz="4" w:space="0" w:color="A02B93" w:themeColor="accent5"/>
        </w:tcBorders>
      </w:tcPr>
    </w:tblStylePr>
    <w:tblStylePr w:type="band1Horz">
      <w:tblPr/>
      <w:tcPr>
        <w:tcBorders>
          <w:top w:val="single" w:sz="4" w:space="0" w:color="A02B93" w:themeColor="accent5"/>
          <w:bottom w:val="single" w:sz="4" w:space="0" w:color="A02B93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02B93" w:themeColor="accent5"/>
          <w:left w:val="nil"/>
        </w:tcBorders>
      </w:tcPr>
    </w:tblStylePr>
    <w:tblStylePr w:type="swCell">
      <w:tblPr/>
      <w:tcPr>
        <w:tcBorders>
          <w:top w:val="double" w:sz="4" w:space="0" w:color="A02B93" w:themeColor="accent5"/>
          <w:right w:val="nil"/>
        </w:tcBorders>
      </w:tcPr>
    </w:tblStylePr>
  </w:style>
  <w:style w:type="table" w:styleId="Tabellrutnt">
    <w:name w:val="Table Grid"/>
    <w:basedOn w:val="Normaltabell"/>
    <w:rsid w:val="004F7128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basedOn w:val="Normal"/>
    <w:uiPriority w:val="99"/>
    <w:unhideWhenUsed/>
    <w:rsid w:val="004D511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v-SE" w:eastAsia="sv-SE"/>
    </w:rPr>
  </w:style>
  <w:style w:type="character" w:styleId="Stark">
    <w:name w:val="Strong"/>
    <w:basedOn w:val="Standardstycketeckensnitt"/>
    <w:uiPriority w:val="22"/>
    <w:qFormat/>
    <w:rsid w:val="004D5115"/>
    <w:rPr>
      <w:b/>
      <w:bCs/>
    </w:rPr>
  </w:style>
  <w:style w:type="table" w:styleId="Listtabell3dekorfrg3">
    <w:name w:val="List Table 3 Accent 3"/>
    <w:basedOn w:val="Normaltabell"/>
    <w:uiPriority w:val="48"/>
    <w:rsid w:val="00082A4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StyleRowBandSize w:val="1"/>
      <w:tblStyleColBandSize w:val="1"/>
      <w:tblBorders>
        <w:top w:val="single" w:sz="4" w:space="0" w:color="196B24" w:themeColor="accent3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96B24" w:themeColor="accent3"/>
          <w:right w:val="single" w:sz="4" w:space="0" w:color="196B24" w:themeColor="accent3"/>
        </w:tcBorders>
      </w:tcPr>
    </w:tblStylePr>
    <w:tblStylePr w:type="band1Horz">
      <w:tblPr/>
      <w:tcPr>
        <w:tcBorders>
          <w:top w:val="single" w:sz="4" w:space="0" w:color="196B24" w:themeColor="accent3"/>
          <w:bottom w:val="single" w:sz="4" w:space="0" w:color="196B2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96B24" w:themeColor="accent3"/>
          <w:left w:val="nil"/>
        </w:tcBorders>
      </w:tcPr>
    </w:tblStylePr>
    <w:tblStylePr w:type="swCell">
      <w:tblPr/>
      <w:tcPr>
        <w:tcBorders>
          <w:top w:val="double" w:sz="4" w:space="0" w:color="196B24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2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jones\OneDrive%20-%20Sanoma\Dokument\Engelska\Brilliant\Vocab\Theme%201%20Klara\brilliant-7-vocabulary-test-mall.dot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974581-4bbf-443e-902f-14073e9fb4f6" xsi:nil="true"/>
    <lcf76f155ced4ddcb4097134ff3c332f xmlns="d6669b0c-9b00-46ae-8c1d-b4aea93964e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903530819F7489B85009313235491" ma:contentTypeVersion="15" ma:contentTypeDescription="Create a new document." ma:contentTypeScope="" ma:versionID="59536cc8e6574384c502b0173f79210b">
  <xsd:schema xmlns:xsd="http://www.w3.org/2001/XMLSchema" xmlns:xs="http://www.w3.org/2001/XMLSchema" xmlns:p="http://schemas.microsoft.com/office/2006/metadata/properties" xmlns:ns2="d6669b0c-9b00-46ae-8c1d-b4aea93964e2" xmlns:ns3="7e60d21c-04cd-49c0-951d-f99eb250d9ed" xmlns:ns4="f0974581-4bbf-443e-902f-14073e9fb4f6" targetNamespace="http://schemas.microsoft.com/office/2006/metadata/properties" ma:root="true" ma:fieldsID="c9b9ef0c7a63fe10b45b73adbd12d2c9" ns2:_="" ns3:_="" ns4:_="">
    <xsd:import namespace="d6669b0c-9b00-46ae-8c1d-b4aea93964e2"/>
    <xsd:import namespace="7e60d21c-04cd-49c0-951d-f99eb250d9ed"/>
    <xsd:import namespace="f0974581-4bbf-443e-902f-14073e9fb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DateTake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69b0c-9b00-46ae-8c1d-b4aea9396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d49524a-21d1-44ef-b988-918b9b433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0d21c-04cd-49c0-951d-f99eb250d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74581-4bbf-443e-902f-14073e9fb4f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d729a76-acec-4d65-96a3-6a7b3a648fa9}" ma:internalName="TaxCatchAll" ma:showField="CatchAllData" ma:web="7e60d21c-04cd-49c0-951d-f99eb250d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91940C-E7FF-4172-A36B-BC288A4D6C5D}">
  <ds:schemaRefs>
    <ds:schemaRef ds:uri="http://purl.org/dc/terms/"/>
    <ds:schemaRef ds:uri="http://schemas.openxmlformats.org/package/2006/metadata/core-properties"/>
    <ds:schemaRef ds:uri="d6669b0c-9b00-46ae-8c1d-b4aea93964e2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f0974581-4bbf-443e-902f-14073e9fb4f6"/>
    <ds:schemaRef ds:uri="7e60d21c-04cd-49c0-951d-f99eb250d9ed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62D7860-C1D0-48AA-A5D8-A1A42CB7DB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D186C7-A60D-47FD-98BF-D28B6E2DAFBB}"/>
</file>

<file path=docProps/app.xml><?xml version="1.0" encoding="utf-8"?>
<Properties xmlns="http://schemas.openxmlformats.org/officeDocument/2006/extended-properties" xmlns:vt="http://schemas.openxmlformats.org/officeDocument/2006/docPropsVTypes">
  <Template>brilliant-7-vocabulary-test-mall.dotm</Template>
  <TotalTime>0</TotalTime>
  <Pages>3</Pages>
  <Words>475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Jones</dc:creator>
  <cp:keywords/>
  <dc:description/>
  <cp:lastModifiedBy>Olivia Liu</cp:lastModifiedBy>
  <cp:revision>3</cp:revision>
  <dcterms:created xsi:type="dcterms:W3CDTF">2025-08-14T13:34:00Z</dcterms:created>
  <dcterms:modified xsi:type="dcterms:W3CDTF">2025-08-14T13:34:00Z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0x01010097D903530819F7489B85009313235491</vt:lpwstr>
  </property>
  <property fmtid="{D5CDD505-2E9C-101B-9397-08002B2CF9AE}" pid="3" name="MediaServiceImageTags">
    <vt:lpwstr/>
  </property>
</Properties>
</file>